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75CA1" w:rsidRPr="00295895" w:rsidRDefault="00475CA1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75CA1" w:rsidRDefault="00475CA1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75CA1" w:rsidRPr="00295895" w:rsidRDefault="00475CA1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475CA1" w:rsidRPr="00295895" w:rsidRDefault="00475CA1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475CA1" w:rsidRDefault="00475CA1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техническите прегледи на ЗГТ по населени места</w:t>
      </w:r>
      <w:r>
        <w:rPr>
          <w:rFonts w:ascii="Times New Roman" w:hAnsi="Times New Roman"/>
          <w:sz w:val="24"/>
          <w:szCs w:val="24"/>
          <w:lang w:val="bg-BG"/>
        </w:rPr>
        <w:t xml:space="preserve"> за месец януари 2021</w:t>
      </w:r>
      <w:r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475CA1" w:rsidRPr="00295895" w:rsidRDefault="00475CA1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475CA1" w:rsidRDefault="00475CA1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6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5"/>
        <w:gridCol w:w="1697"/>
        <w:gridCol w:w="2126"/>
        <w:gridCol w:w="2484"/>
        <w:gridCol w:w="1568"/>
        <w:gridCol w:w="1413"/>
      </w:tblGrid>
      <w:tr w:rsidR="00475CA1" w:rsidRPr="00B43094" w:rsidTr="00386920">
        <w:tc>
          <w:tcPr>
            <w:tcW w:w="1395" w:type="dxa"/>
            <w:vAlign w:val="center"/>
          </w:tcPr>
          <w:p w:rsidR="00475CA1" w:rsidRPr="00B43094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vAlign w:val="center"/>
          </w:tcPr>
          <w:p w:rsidR="00475CA1" w:rsidRPr="006D660B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6D660B">
              <w:rPr>
                <w:rFonts w:ascii="Times New Roman" w:hAnsi="Times New Roman"/>
                <w:sz w:val="24"/>
                <w:szCs w:val="24"/>
                <w:lang w:val="bg-BG"/>
              </w:rPr>
              <w:t>Време на провеждане от ..ч. до ч...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D17D1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39426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05.01.2021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06.01.2021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412CEF">
        <w:trPr>
          <w:trHeight w:val="585"/>
        </w:trPr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rPr>
          <w:trHeight w:val="306"/>
        </w:trPr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rPr>
          <w:trHeight w:val="306"/>
        </w:trPr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785C75">
        <w:trPr>
          <w:trHeight w:val="729"/>
        </w:trPr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„Водоснабдяване и канализация“ – по обектите в областта</w:t>
            </w:r>
          </w:p>
        </w:tc>
        <w:tc>
          <w:tcPr>
            <w:tcW w:w="1568" w:type="dxa"/>
            <w:vAlign w:val="center"/>
          </w:tcPr>
          <w:p w:rsidR="00475CA1" w:rsidRPr="00DA613B" w:rsidRDefault="00475CA1" w:rsidP="00DA613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rPr>
          <w:trHeight w:val="483"/>
        </w:trPr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785C75">
        <w:trPr>
          <w:trHeight w:val="597"/>
        </w:trPr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Церовене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Кооперация „Прогрес“</w:t>
            </w:r>
          </w:p>
        </w:tc>
        <w:tc>
          <w:tcPr>
            <w:tcW w:w="1568" w:type="dxa"/>
            <w:vAlign w:val="center"/>
          </w:tcPr>
          <w:p w:rsidR="00475CA1" w:rsidRPr="00B8150C" w:rsidRDefault="00475CA1" w:rsidP="00B8150C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9.30-16.30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rPr>
          <w:trHeight w:val="70"/>
        </w:trPr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386920">
        <w:tc>
          <w:tcPr>
            <w:tcW w:w="1395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Габровница</w:t>
            </w:r>
          </w:p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</w:tc>
        <w:tc>
          <w:tcPr>
            <w:tcW w:w="2484" w:type="dxa"/>
            <w:vAlign w:val="center"/>
          </w:tcPr>
          <w:p w:rsidR="00475CA1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„Спестовност“</w:t>
            </w:r>
          </w:p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„МИ-ЯН“ ЕООД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13.30-16.3</w:t>
            </w:r>
            <w:bookmarkStart w:id="0" w:name="_GoBack"/>
            <w:bookmarkEnd w:id="0"/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  <w:tr w:rsidR="00475CA1" w:rsidRPr="00295895" w:rsidTr="00412CEF">
        <w:trPr>
          <w:trHeight w:val="70"/>
        </w:trPr>
        <w:tc>
          <w:tcPr>
            <w:tcW w:w="1395" w:type="dxa"/>
            <w:vAlign w:val="center"/>
          </w:tcPr>
          <w:p w:rsidR="00475CA1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29.01.2021</w:t>
            </w:r>
          </w:p>
        </w:tc>
        <w:tc>
          <w:tcPr>
            <w:tcW w:w="1697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126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84" w:type="dxa"/>
            <w:vAlign w:val="center"/>
          </w:tcPr>
          <w:p w:rsidR="00475CA1" w:rsidRPr="00B43094" w:rsidRDefault="00475CA1" w:rsidP="009A129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vAlign w:val="center"/>
          </w:tcPr>
          <w:p w:rsidR="00475CA1" w:rsidRPr="00B43094" w:rsidRDefault="00475CA1" w:rsidP="009A129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Аврамова, Петрова</w:t>
            </w:r>
          </w:p>
        </w:tc>
      </w:tr>
    </w:tbl>
    <w:p w:rsidR="00475CA1" w:rsidRPr="00295895" w:rsidRDefault="00475CA1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6D660B" w:rsidRDefault="00475CA1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Pr="006D660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75CA1" w:rsidRPr="00295895" w:rsidRDefault="00475CA1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295895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9C4044" w:rsidRDefault="00475CA1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АА/ГД „АР”</w:t>
      </w:r>
    </w:p>
    <w:p w:rsidR="00475CA1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75CA1" w:rsidRPr="007271CC" w:rsidRDefault="00475CA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475CA1" w:rsidRPr="007271CC" w:rsidSect="00C8200B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7" w:right="1287" w:bottom="1985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CA1" w:rsidRDefault="00475CA1">
      <w:r>
        <w:separator/>
      </w:r>
    </w:p>
  </w:endnote>
  <w:endnote w:type="continuationSeparator" w:id="0">
    <w:p w:rsidR="00475CA1" w:rsidRDefault="00475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CA1" w:rsidRDefault="00475CA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5CA1" w:rsidRDefault="00475CA1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CA1" w:rsidRDefault="00475CA1" w:rsidP="00F22605">
    <w:pPr>
      <w:pStyle w:val="Footer"/>
      <w:framePr w:wrap="around" w:vAnchor="text" w:hAnchor="margin" w:xAlign="right" w:y="1"/>
      <w:rPr>
        <w:rStyle w:val="PageNumber"/>
      </w:rPr>
    </w:pPr>
  </w:p>
  <w:p w:rsidR="00475CA1" w:rsidRPr="00CA7675" w:rsidRDefault="00475CA1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>3400 Монтана, ул.Ген.Столетов № 1, ет.1,</w:t>
    </w:r>
    <w:r w:rsidRPr="00CA7675">
      <w:rPr>
        <w:rFonts w:ascii="Times New Roman" w:hAnsi="Times New Roman"/>
        <w:lang w:val="ru-RU"/>
      </w:rPr>
      <w:t xml:space="preserve"> </w:t>
    </w:r>
    <w:r w:rsidRPr="00CA7675">
      <w:rPr>
        <w:rFonts w:ascii="Times New Roman" w:hAnsi="Times New Roman"/>
      </w:rPr>
      <w:t>тел. факс: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475CA1" w:rsidRPr="00CA7675" w:rsidRDefault="00475CA1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CA1" w:rsidRPr="0038763D" w:rsidRDefault="00475CA1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>3400 Монтана, ул.Ген.Столетов № 1, ет.1,</w:t>
    </w:r>
    <w:r w:rsidRPr="0038763D">
      <w:rPr>
        <w:rFonts w:ascii="Times New Roman" w:hAnsi="Times New Roman"/>
        <w:lang w:val="ru-RU"/>
      </w:rPr>
      <w:t xml:space="preserve">  </w:t>
    </w:r>
    <w:r w:rsidRPr="0038763D">
      <w:rPr>
        <w:rFonts w:ascii="Times New Roman" w:hAnsi="Times New Roman"/>
      </w:rPr>
      <w:t>пощ.кутия №389, тел. факс: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CA1" w:rsidRDefault="00475CA1">
      <w:r>
        <w:separator/>
      </w:r>
    </w:p>
  </w:footnote>
  <w:footnote w:type="continuationSeparator" w:id="0">
    <w:p w:rsidR="00475CA1" w:rsidRDefault="00475C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CA1" w:rsidRPr="0038763D" w:rsidRDefault="00475CA1" w:rsidP="009209DD">
    <w:pPr>
      <w:pStyle w:val="Heading2"/>
      <w:rPr>
        <w:rStyle w:val="Emphasis"/>
        <w:iCs/>
        <w:sz w:val="24"/>
        <w:szCs w:val="24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3.8pt;width:47.3pt;height:65.55pt;z-index:251657728;visibility:visible">
          <v:imagedata r:id="rId1" o:title=""/>
          <w10:wrap type="square"/>
        </v:shape>
      </w:pict>
    </w:r>
  </w:p>
  <w:p w:rsidR="00475CA1" w:rsidRPr="0038763D" w:rsidRDefault="00475CA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38763D">
      <w:rPr>
        <w:rFonts w:ascii="Times New Roman" w:hAnsi="Times New Roman"/>
        <w:spacing w:val="40"/>
        <w:szCs w:val="24"/>
      </w:rPr>
      <w:t>РЕПУБЛИКА БЪЛГАРИЯ</w:t>
    </w:r>
  </w:p>
  <w:p w:rsidR="00475CA1" w:rsidRPr="001C5B57" w:rsidRDefault="00475CA1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/>
      </w:rPr>
    </w:pPr>
    <w:r w:rsidRPr="0038763D">
      <w:rPr>
        <w:rFonts w:ascii="Times New Roman" w:hAnsi="Times New Roman"/>
        <w:szCs w:val="24"/>
      </w:rPr>
      <w:tab/>
    </w:r>
    <w:r>
      <w:rPr>
        <w:rFonts w:ascii="Times New Roman" w:hAnsi="Times New Roman"/>
        <w:b w:val="0"/>
        <w:spacing w:val="40"/>
        <w:szCs w:val="24"/>
      </w:rPr>
      <w:t>Министерство на земеделиет</w:t>
    </w:r>
    <w:r>
      <w:rPr>
        <w:rFonts w:ascii="Times New Roman" w:hAnsi="Times New Roman"/>
        <w:b w:val="0"/>
        <w:spacing w:val="40"/>
        <w:szCs w:val="24"/>
        <w:lang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храните</w:t>
    </w:r>
    <w:r>
      <w:rPr>
        <w:rFonts w:ascii="Times New Roman" w:hAnsi="Times New Roman"/>
        <w:b w:val="0"/>
        <w:spacing w:val="40"/>
        <w:szCs w:val="24"/>
        <w:lang/>
      </w:rPr>
      <w:t xml:space="preserve"> и горите</w:t>
    </w:r>
  </w:p>
  <w:p w:rsidR="00475CA1" w:rsidRPr="0038763D" w:rsidRDefault="00475CA1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r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>
      <w:rPr>
        <w:rFonts w:ascii="Times New Roman" w:hAnsi="Times New Roman"/>
        <w:spacing w:val="40"/>
        <w:sz w:val="24"/>
        <w:szCs w:val="24"/>
        <w:lang w:val="bg-BG"/>
      </w:rPr>
      <w:t>„</w:t>
    </w:r>
    <w:r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38763D">
      <w:rPr>
        <w:rFonts w:ascii="Times New Roman" w:hAnsi="Times New Roman"/>
        <w:spacing w:val="40"/>
        <w:sz w:val="24"/>
        <w:szCs w:val="24"/>
      </w:rPr>
      <w:t>”</w:t>
    </w:r>
    <w:r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58F9"/>
    <w:rsid w:val="0000049C"/>
    <w:rsid w:val="00010537"/>
    <w:rsid w:val="00010B32"/>
    <w:rsid w:val="00013002"/>
    <w:rsid w:val="00015FED"/>
    <w:rsid w:val="0002045F"/>
    <w:rsid w:val="0002318D"/>
    <w:rsid w:val="0002524A"/>
    <w:rsid w:val="00032FBB"/>
    <w:rsid w:val="00033464"/>
    <w:rsid w:val="0004083F"/>
    <w:rsid w:val="00044DD1"/>
    <w:rsid w:val="00052117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A17FB"/>
    <w:rsid w:val="000A67D7"/>
    <w:rsid w:val="000A7157"/>
    <w:rsid w:val="000B08FB"/>
    <w:rsid w:val="000B1099"/>
    <w:rsid w:val="000B61B3"/>
    <w:rsid w:val="000C4435"/>
    <w:rsid w:val="000C727B"/>
    <w:rsid w:val="000D38C3"/>
    <w:rsid w:val="000D42F5"/>
    <w:rsid w:val="000D5944"/>
    <w:rsid w:val="000E3193"/>
    <w:rsid w:val="000F3BB1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451E"/>
    <w:rsid w:val="00135B74"/>
    <w:rsid w:val="00144A9C"/>
    <w:rsid w:val="00145427"/>
    <w:rsid w:val="0014686A"/>
    <w:rsid w:val="00147420"/>
    <w:rsid w:val="00150D0F"/>
    <w:rsid w:val="00151FFB"/>
    <w:rsid w:val="00152244"/>
    <w:rsid w:val="001526D2"/>
    <w:rsid w:val="00152AAA"/>
    <w:rsid w:val="00153043"/>
    <w:rsid w:val="00154894"/>
    <w:rsid w:val="00157258"/>
    <w:rsid w:val="001577AE"/>
    <w:rsid w:val="00162E97"/>
    <w:rsid w:val="00163D61"/>
    <w:rsid w:val="00164C85"/>
    <w:rsid w:val="00165E5B"/>
    <w:rsid w:val="0017026E"/>
    <w:rsid w:val="0017170B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FA3"/>
    <w:rsid w:val="002050A5"/>
    <w:rsid w:val="00210E22"/>
    <w:rsid w:val="00213CE4"/>
    <w:rsid w:val="00220E2D"/>
    <w:rsid w:val="00221755"/>
    <w:rsid w:val="002230C3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6EF1"/>
    <w:rsid w:val="002609E6"/>
    <w:rsid w:val="00261B61"/>
    <w:rsid w:val="00262F5C"/>
    <w:rsid w:val="002636B1"/>
    <w:rsid w:val="0027182F"/>
    <w:rsid w:val="00272BB9"/>
    <w:rsid w:val="002748B4"/>
    <w:rsid w:val="002772A4"/>
    <w:rsid w:val="00286EBC"/>
    <w:rsid w:val="002902E9"/>
    <w:rsid w:val="00290CE0"/>
    <w:rsid w:val="00290E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E0925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246B"/>
    <w:rsid w:val="00304848"/>
    <w:rsid w:val="00305FFC"/>
    <w:rsid w:val="00310E8B"/>
    <w:rsid w:val="00311575"/>
    <w:rsid w:val="00311EB7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0867"/>
    <w:rsid w:val="00370BF8"/>
    <w:rsid w:val="00373320"/>
    <w:rsid w:val="0037339B"/>
    <w:rsid w:val="00375CF6"/>
    <w:rsid w:val="00375FB8"/>
    <w:rsid w:val="00376E53"/>
    <w:rsid w:val="0038275E"/>
    <w:rsid w:val="0038278F"/>
    <w:rsid w:val="00386920"/>
    <w:rsid w:val="00387223"/>
    <w:rsid w:val="0038763D"/>
    <w:rsid w:val="00391279"/>
    <w:rsid w:val="003923D7"/>
    <w:rsid w:val="00394263"/>
    <w:rsid w:val="00394BD7"/>
    <w:rsid w:val="00396675"/>
    <w:rsid w:val="00397F2A"/>
    <w:rsid w:val="003A1D3C"/>
    <w:rsid w:val="003A24AD"/>
    <w:rsid w:val="003B1A00"/>
    <w:rsid w:val="003B22AC"/>
    <w:rsid w:val="003B459A"/>
    <w:rsid w:val="003B480A"/>
    <w:rsid w:val="003B4C7F"/>
    <w:rsid w:val="003B683F"/>
    <w:rsid w:val="003C2EB7"/>
    <w:rsid w:val="003C3154"/>
    <w:rsid w:val="003D41B9"/>
    <w:rsid w:val="003D4673"/>
    <w:rsid w:val="003D4EF8"/>
    <w:rsid w:val="003D5EC0"/>
    <w:rsid w:val="003F3B69"/>
    <w:rsid w:val="003F4310"/>
    <w:rsid w:val="003F6403"/>
    <w:rsid w:val="00402C2E"/>
    <w:rsid w:val="00406C4E"/>
    <w:rsid w:val="00411C10"/>
    <w:rsid w:val="00412CEF"/>
    <w:rsid w:val="0041351F"/>
    <w:rsid w:val="004162D0"/>
    <w:rsid w:val="00420666"/>
    <w:rsid w:val="00420DB7"/>
    <w:rsid w:val="00421704"/>
    <w:rsid w:val="00424FD1"/>
    <w:rsid w:val="00425CA7"/>
    <w:rsid w:val="00425DD7"/>
    <w:rsid w:val="00427730"/>
    <w:rsid w:val="0043123C"/>
    <w:rsid w:val="00433ABA"/>
    <w:rsid w:val="00434D36"/>
    <w:rsid w:val="004361DA"/>
    <w:rsid w:val="00437E56"/>
    <w:rsid w:val="004417F3"/>
    <w:rsid w:val="004501DF"/>
    <w:rsid w:val="004503B0"/>
    <w:rsid w:val="00451AF8"/>
    <w:rsid w:val="00453B1C"/>
    <w:rsid w:val="00454E3F"/>
    <w:rsid w:val="0045595B"/>
    <w:rsid w:val="0046542D"/>
    <w:rsid w:val="00470CCD"/>
    <w:rsid w:val="00475CA1"/>
    <w:rsid w:val="004844E0"/>
    <w:rsid w:val="00490B54"/>
    <w:rsid w:val="00492DB5"/>
    <w:rsid w:val="00493C68"/>
    <w:rsid w:val="00496D54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3709"/>
    <w:rsid w:val="004D53A5"/>
    <w:rsid w:val="004D554D"/>
    <w:rsid w:val="004E0D64"/>
    <w:rsid w:val="004E185D"/>
    <w:rsid w:val="004E3729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FC7"/>
    <w:rsid w:val="005D3160"/>
    <w:rsid w:val="005D5D61"/>
    <w:rsid w:val="005D5E20"/>
    <w:rsid w:val="005E2930"/>
    <w:rsid w:val="005E5278"/>
    <w:rsid w:val="005E543B"/>
    <w:rsid w:val="005F349A"/>
    <w:rsid w:val="005F504C"/>
    <w:rsid w:val="006034B2"/>
    <w:rsid w:val="00611D4B"/>
    <w:rsid w:val="006128E4"/>
    <w:rsid w:val="00617CF8"/>
    <w:rsid w:val="00620F5A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5830"/>
    <w:rsid w:val="006771C4"/>
    <w:rsid w:val="0067750C"/>
    <w:rsid w:val="00683CFB"/>
    <w:rsid w:val="0068478A"/>
    <w:rsid w:val="00685B97"/>
    <w:rsid w:val="00686547"/>
    <w:rsid w:val="006873E4"/>
    <w:rsid w:val="00696C2B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660B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6E69"/>
    <w:rsid w:val="00762BE9"/>
    <w:rsid w:val="00770A44"/>
    <w:rsid w:val="007716F6"/>
    <w:rsid w:val="00772EBD"/>
    <w:rsid w:val="0077327D"/>
    <w:rsid w:val="007849A4"/>
    <w:rsid w:val="00785C75"/>
    <w:rsid w:val="00787941"/>
    <w:rsid w:val="007920DD"/>
    <w:rsid w:val="007956A7"/>
    <w:rsid w:val="007A1793"/>
    <w:rsid w:val="007A3023"/>
    <w:rsid w:val="007A5AC8"/>
    <w:rsid w:val="007A5BB9"/>
    <w:rsid w:val="007B0F5A"/>
    <w:rsid w:val="007B73F5"/>
    <w:rsid w:val="007B7FBB"/>
    <w:rsid w:val="007C7DD5"/>
    <w:rsid w:val="007D2985"/>
    <w:rsid w:val="007D5951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76F"/>
    <w:rsid w:val="00887692"/>
    <w:rsid w:val="00891756"/>
    <w:rsid w:val="0089213E"/>
    <w:rsid w:val="00892F98"/>
    <w:rsid w:val="008938B8"/>
    <w:rsid w:val="00893EC4"/>
    <w:rsid w:val="00894678"/>
    <w:rsid w:val="008954AE"/>
    <w:rsid w:val="008A59D2"/>
    <w:rsid w:val="008A5F73"/>
    <w:rsid w:val="008A794C"/>
    <w:rsid w:val="008B72BD"/>
    <w:rsid w:val="008B7B53"/>
    <w:rsid w:val="008C4733"/>
    <w:rsid w:val="008E161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209DD"/>
    <w:rsid w:val="009237D2"/>
    <w:rsid w:val="00924333"/>
    <w:rsid w:val="00934C66"/>
    <w:rsid w:val="00934E37"/>
    <w:rsid w:val="009500E5"/>
    <w:rsid w:val="0095079E"/>
    <w:rsid w:val="00954172"/>
    <w:rsid w:val="00954831"/>
    <w:rsid w:val="00954A08"/>
    <w:rsid w:val="0096181E"/>
    <w:rsid w:val="00961C5B"/>
    <w:rsid w:val="00963C4F"/>
    <w:rsid w:val="009718C4"/>
    <w:rsid w:val="00976D66"/>
    <w:rsid w:val="00980C61"/>
    <w:rsid w:val="009828D8"/>
    <w:rsid w:val="00986D4F"/>
    <w:rsid w:val="00987F55"/>
    <w:rsid w:val="00991EFE"/>
    <w:rsid w:val="009A1291"/>
    <w:rsid w:val="009A6275"/>
    <w:rsid w:val="009A7F04"/>
    <w:rsid w:val="009B0F82"/>
    <w:rsid w:val="009C02A2"/>
    <w:rsid w:val="009C1AF0"/>
    <w:rsid w:val="009C36FF"/>
    <w:rsid w:val="009C4044"/>
    <w:rsid w:val="009C5409"/>
    <w:rsid w:val="009D528B"/>
    <w:rsid w:val="009D5D02"/>
    <w:rsid w:val="009D61B6"/>
    <w:rsid w:val="009E35BC"/>
    <w:rsid w:val="009E3B5D"/>
    <w:rsid w:val="009E6646"/>
    <w:rsid w:val="009F3AB4"/>
    <w:rsid w:val="00A00739"/>
    <w:rsid w:val="00A126C4"/>
    <w:rsid w:val="00A14E5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040F"/>
    <w:rsid w:val="00A4614B"/>
    <w:rsid w:val="00A47D77"/>
    <w:rsid w:val="00A502E9"/>
    <w:rsid w:val="00A51118"/>
    <w:rsid w:val="00A52A7A"/>
    <w:rsid w:val="00A57085"/>
    <w:rsid w:val="00A6011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3553"/>
    <w:rsid w:val="00A958F9"/>
    <w:rsid w:val="00AB0420"/>
    <w:rsid w:val="00AB1132"/>
    <w:rsid w:val="00AB20E7"/>
    <w:rsid w:val="00AB377B"/>
    <w:rsid w:val="00AC00A9"/>
    <w:rsid w:val="00AC3140"/>
    <w:rsid w:val="00AD0A6B"/>
    <w:rsid w:val="00AD0F84"/>
    <w:rsid w:val="00AD34CE"/>
    <w:rsid w:val="00AD3FCA"/>
    <w:rsid w:val="00AD41C3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17DE1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17EE"/>
    <w:rsid w:val="00C222D2"/>
    <w:rsid w:val="00C26457"/>
    <w:rsid w:val="00C31949"/>
    <w:rsid w:val="00C33982"/>
    <w:rsid w:val="00C37272"/>
    <w:rsid w:val="00C4022A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C0B99"/>
    <w:rsid w:val="00CF0B41"/>
    <w:rsid w:val="00CF131B"/>
    <w:rsid w:val="00CF22D6"/>
    <w:rsid w:val="00CF5A53"/>
    <w:rsid w:val="00CF793F"/>
    <w:rsid w:val="00D00D30"/>
    <w:rsid w:val="00D01FE7"/>
    <w:rsid w:val="00D05A44"/>
    <w:rsid w:val="00D13681"/>
    <w:rsid w:val="00D17D1C"/>
    <w:rsid w:val="00D21F5F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97FF2"/>
    <w:rsid w:val="00DA4CC1"/>
    <w:rsid w:val="00DA52B6"/>
    <w:rsid w:val="00DA613B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0DAD"/>
    <w:rsid w:val="00F02B47"/>
    <w:rsid w:val="00F04085"/>
    <w:rsid w:val="00F04672"/>
    <w:rsid w:val="00F04FE0"/>
    <w:rsid w:val="00F05AA3"/>
    <w:rsid w:val="00F05F99"/>
    <w:rsid w:val="00F1239F"/>
    <w:rsid w:val="00F21E7E"/>
    <w:rsid w:val="00F22605"/>
    <w:rsid w:val="00F22BAF"/>
    <w:rsid w:val="00F230BB"/>
    <w:rsid w:val="00F2556D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8476D"/>
    <w:rsid w:val="00F9066F"/>
    <w:rsid w:val="00F91DEE"/>
    <w:rsid w:val="00F926CA"/>
    <w:rsid w:val="00F9289A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6D0D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58F9"/>
    <w:pPr>
      <w:keepNext/>
      <w:outlineLvl w:val="2"/>
    </w:pPr>
    <w:rPr>
      <w:b/>
      <w:sz w:val="28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58F9"/>
    <w:pPr>
      <w:keepNext/>
      <w:outlineLvl w:val="3"/>
    </w:pPr>
    <w:rPr>
      <w:b/>
      <w:bCs/>
      <w:lang w:val="bg-BG"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58F9"/>
    <w:rPr>
      <w:rFonts w:ascii="Bookman Old Style" w:hAnsi="Bookman Old Style"/>
      <w:b/>
      <w:spacing w:val="30"/>
      <w:sz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58F9"/>
    <w:rPr>
      <w:rFonts w:ascii="Times New Roman" w:hAnsi="Times New Roman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58F9"/>
    <w:rPr>
      <w:rFonts w:ascii="Arial" w:hAnsi="Arial"/>
      <w:b/>
      <w:sz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58F9"/>
    <w:rPr>
      <w:rFonts w:ascii="Arial" w:hAnsi="Arial"/>
      <w:b/>
      <w:sz w:val="20"/>
    </w:rPr>
  </w:style>
  <w:style w:type="character" w:customStyle="1" w:styleId="HeaderChar">
    <w:name w:val="Header Char"/>
    <w:link w:val="Header"/>
    <w:uiPriority w:val="99"/>
    <w:locked/>
    <w:rsid w:val="00A958F9"/>
    <w:rPr>
      <w:rFonts w:ascii="Arial" w:hAnsi="Arial"/>
      <w:sz w:val="20"/>
      <w:lang w:val="en-US"/>
    </w:rPr>
  </w:style>
  <w:style w:type="paragraph" w:styleId="Header">
    <w:name w:val="header"/>
    <w:basedOn w:val="Normal"/>
    <w:link w:val="HeaderChar"/>
    <w:uiPriority w:val="99"/>
    <w:rsid w:val="00A958F9"/>
    <w:pPr>
      <w:tabs>
        <w:tab w:val="center" w:pos="4320"/>
        <w:tab w:val="right" w:pos="8640"/>
      </w:tabs>
    </w:pPr>
    <w:rPr>
      <w:lang w:eastAsia="zh-CN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433BCC"/>
    <w:rPr>
      <w:rFonts w:ascii="Arial" w:eastAsia="Times New Roman" w:hAnsi="Arial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958F9"/>
    <w:pPr>
      <w:tabs>
        <w:tab w:val="center" w:pos="4320"/>
        <w:tab w:val="right" w:pos="8640"/>
      </w:tabs>
    </w:pPr>
    <w:rPr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958F9"/>
    <w:rPr>
      <w:rFonts w:ascii="Arial" w:hAnsi="Arial"/>
      <w:sz w:val="20"/>
      <w:lang w:val="en-US"/>
    </w:rPr>
  </w:style>
  <w:style w:type="character" w:customStyle="1" w:styleId="BodyTextChar">
    <w:name w:val="Body Text Char"/>
    <w:link w:val="BodyText"/>
    <w:uiPriority w:val="99"/>
    <w:locked/>
    <w:rsid w:val="00A958F9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uiPriority w:val="99"/>
    <w:rsid w:val="00A958F9"/>
    <w:pPr>
      <w:jc w:val="both"/>
    </w:pPr>
    <w:rPr>
      <w:rFonts w:ascii="Times New Roman" w:hAnsi="Times New Roman"/>
      <w:lang w:val="bg-BG" w:eastAsia="zh-CN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433BCC"/>
    <w:rPr>
      <w:rFonts w:ascii="Arial" w:eastAsia="Times New Roman" w:hAnsi="Arial"/>
      <w:sz w:val="20"/>
      <w:szCs w:val="20"/>
      <w:lang w:val="en-US" w:eastAsia="en-US"/>
    </w:rPr>
  </w:style>
  <w:style w:type="character" w:customStyle="1" w:styleId="BodyText2Char">
    <w:name w:val="Body Text 2 Char"/>
    <w:link w:val="BodyText2"/>
    <w:uiPriority w:val="99"/>
    <w:locked/>
    <w:rsid w:val="00A958F9"/>
    <w:rPr>
      <w:rFonts w:ascii="Times New Roman" w:hAnsi="Times New Roman"/>
      <w:sz w:val="20"/>
    </w:rPr>
  </w:style>
  <w:style w:type="paragraph" w:styleId="BodyText2">
    <w:name w:val="Body Text 2"/>
    <w:basedOn w:val="Normal"/>
    <w:link w:val="BodyText2Char"/>
    <w:uiPriority w:val="99"/>
    <w:rsid w:val="00A958F9"/>
    <w:pPr>
      <w:jc w:val="both"/>
    </w:pPr>
    <w:rPr>
      <w:rFonts w:ascii="Times New Roman" w:hAnsi="Times New Roman"/>
      <w:sz w:val="24"/>
      <w:lang w:val="bg-BG" w:eastAsia="zh-CN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433BCC"/>
    <w:rPr>
      <w:rFonts w:ascii="Arial" w:eastAsia="Times New Roman" w:hAnsi="Arial"/>
      <w:sz w:val="20"/>
      <w:szCs w:val="20"/>
      <w:lang w:val="en-US" w:eastAsia="en-US"/>
    </w:rPr>
  </w:style>
  <w:style w:type="character" w:styleId="Emphasis">
    <w:name w:val="Emphasis"/>
    <w:basedOn w:val="DefaultParagraphFont"/>
    <w:uiPriority w:val="99"/>
    <w:qFormat/>
    <w:rsid w:val="00A958F9"/>
    <w:rPr>
      <w:rFonts w:cs="Times New Roman"/>
      <w:i/>
    </w:rPr>
  </w:style>
  <w:style w:type="character" w:customStyle="1" w:styleId="BalloonTextChar">
    <w:name w:val="Balloon Text Char"/>
    <w:link w:val="BalloonText"/>
    <w:uiPriority w:val="99"/>
    <w:semiHidden/>
    <w:locked/>
    <w:rsid w:val="00A958F9"/>
    <w:rPr>
      <w:rFonts w:ascii="Tahoma" w:hAnsi="Tahoma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A958F9"/>
    <w:rPr>
      <w:rFonts w:ascii="Tahoma" w:hAnsi="Tahoma"/>
      <w:sz w:val="16"/>
      <w:szCs w:val="16"/>
      <w:lang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33BCC"/>
    <w:rPr>
      <w:rFonts w:ascii="Times New Roman" w:eastAsia="Times New Roman" w:hAnsi="Times New Roman"/>
      <w:sz w:val="0"/>
      <w:szCs w:val="0"/>
      <w:lang w:val="en-US" w:eastAsia="en-US"/>
    </w:rPr>
  </w:style>
  <w:style w:type="paragraph" w:styleId="ListParagraph">
    <w:name w:val="List Paragraph"/>
    <w:basedOn w:val="Normal"/>
    <w:uiPriority w:val="99"/>
    <w:qFormat/>
    <w:rsid w:val="00A958F9"/>
    <w:pPr>
      <w:ind w:left="720"/>
    </w:pPr>
  </w:style>
  <w:style w:type="paragraph" w:styleId="Subtitle">
    <w:name w:val="Subtitle"/>
    <w:basedOn w:val="Normal"/>
    <w:link w:val="SubtitleChar"/>
    <w:uiPriority w:val="99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 w:eastAsia="zh-C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958F9"/>
    <w:rPr>
      <w:rFonts w:ascii="Times New Roman" w:hAnsi="Times New Roman"/>
      <w:sz w:val="20"/>
    </w:rPr>
  </w:style>
  <w:style w:type="character" w:customStyle="1" w:styleId="BodyTextIndent3Char">
    <w:name w:val="Body Text Indent 3 Char"/>
    <w:link w:val="BodyTextIndent3"/>
    <w:uiPriority w:val="99"/>
    <w:locked/>
    <w:rsid w:val="00A958F9"/>
    <w:rPr>
      <w:rFonts w:ascii="Arial" w:hAnsi="Arial"/>
      <w:sz w:val="16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A958F9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433BCC"/>
    <w:rPr>
      <w:rFonts w:ascii="Arial" w:eastAsia="Times New Roman" w:hAnsi="Arial"/>
      <w:sz w:val="16"/>
      <w:szCs w:val="16"/>
      <w:lang w:val="en-US" w:eastAsia="en-US"/>
    </w:rPr>
  </w:style>
  <w:style w:type="character" w:styleId="PageNumber">
    <w:name w:val="page number"/>
    <w:basedOn w:val="DefaultParagraphFont"/>
    <w:uiPriority w:val="99"/>
    <w:rsid w:val="00F22605"/>
    <w:rPr>
      <w:rFonts w:cs="Times New Roman"/>
    </w:rPr>
  </w:style>
  <w:style w:type="character" w:styleId="Hyperlink">
    <w:name w:val="Hyperlink"/>
    <w:basedOn w:val="DefaultParagraphFont"/>
    <w:uiPriority w:val="99"/>
    <w:rsid w:val="0010789F"/>
    <w:rPr>
      <w:rFonts w:cs="Times New Roman"/>
      <w:color w:val="0000FF"/>
      <w:u w:val="single"/>
    </w:rPr>
  </w:style>
  <w:style w:type="paragraph" w:customStyle="1" w:styleId="Style">
    <w:name w:val="Style"/>
    <w:basedOn w:val="Normal"/>
    <w:uiPriority w:val="99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uiPriority w:val="99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"/>
    <w:basedOn w:val="Normal"/>
    <w:uiPriority w:val="99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2</Pages>
  <Words>308</Words>
  <Characters>1760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subject/>
  <dc:creator>TeDi</dc:creator>
  <cp:keywords/>
  <dc:description/>
  <cp:lastModifiedBy>PC</cp:lastModifiedBy>
  <cp:revision>17</cp:revision>
  <cp:lastPrinted>2019-08-16T08:54:00Z</cp:lastPrinted>
  <dcterms:created xsi:type="dcterms:W3CDTF">2020-11-24T13:35:00Z</dcterms:created>
  <dcterms:modified xsi:type="dcterms:W3CDTF">2020-12-30T10:07:00Z</dcterms:modified>
</cp:coreProperties>
</file>