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0F" w:rsidRPr="00295895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Pr="00295895" w:rsidRDefault="008D360F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8D360F" w:rsidRDefault="008D360F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D360F" w:rsidRPr="00B17772" w:rsidRDefault="008D360F" w:rsidP="00A753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7772">
        <w:rPr>
          <w:rFonts w:ascii="Times New Roman" w:hAnsi="Times New Roman"/>
          <w:b/>
          <w:sz w:val="24"/>
          <w:szCs w:val="24"/>
          <w:lang w:val="bg-BG"/>
        </w:rPr>
        <w:t>Г Р А Ф И К</w:t>
      </w:r>
    </w:p>
    <w:p w:rsidR="008D360F" w:rsidRPr="00B17772" w:rsidRDefault="008D360F" w:rsidP="00A75335">
      <w:pPr>
        <w:ind w:right="-648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D360F" w:rsidRDefault="008D360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техническите прегледи на ЗГТ по населени места</w:t>
      </w:r>
      <w:r>
        <w:rPr>
          <w:rFonts w:ascii="Times New Roman" w:hAnsi="Times New Roman"/>
          <w:sz w:val="24"/>
          <w:szCs w:val="24"/>
          <w:lang w:val="bg-BG"/>
        </w:rPr>
        <w:t xml:space="preserve"> за месец юни 2020</w:t>
      </w:r>
      <w:r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8D360F" w:rsidRPr="00295895" w:rsidRDefault="008D360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8D360F" w:rsidRDefault="008D360F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5"/>
        <w:gridCol w:w="1665"/>
        <w:gridCol w:w="2158"/>
        <w:gridCol w:w="2484"/>
        <w:gridCol w:w="1568"/>
        <w:gridCol w:w="1413"/>
      </w:tblGrid>
      <w:tr w:rsidR="008D360F" w:rsidRPr="00B43094" w:rsidTr="00064E08">
        <w:tc>
          <w:tcPr>
            <w:tcW w:w="1395" w:type="dxa"/>
            <w:vAlign w:val="center"/>
          </w:tcPr>
          <w:p w:rsidR="008D360F" w:rsidRPr="00B43094" w:rsidRDefault="008D360F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vAlign w:val="center"/>
          </w:tcPr>
          <w:p w:rsidR="008D360F" w:rsidRPr="00B17772" w:rsidRDefault="008D360F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17772">
              <w:rPr>
                <w:rFonts w:ascii="Times New Roman" w:hAnsi="Times New Roman"/>
                <w:sz w:val="24"/>
                <w:szCs w:val="24"/>
                <w:lang w:val="bg-BG"/>
              </w:rPr>
              <w:t>Време на провеждане от ..ч. до ч...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Pr="00B43094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01.06.2020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8D360F" w:rsidRPr="00B43094" w:rsidRDefault="008D360F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B43094" w:rsidRDefault="008D360F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7E6E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02.06.2020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</w:tc>
        <w:tc>
          <w:tcPr>
            <w:tcW w:w="2484" w:type="dxa"/>
            <w:vAlign w:val="center"/>
          </w:tcPr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СК „Единство”</w:t>
            </w:r>
          </w:p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Иванов</w:t>
            </w:r>
          </w:p>
          <w:p w:rsidR="008D360F" w:rsidRPr="002E5E11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ЕТ„БТ-ТРАНС-А.Симов”</w:t>
            </w:r>
          </w:p>
        </w:tc>
        <w:tc>
          <w:tcPr>
            <w:tcW w:w="1568" w:type="dxa"/>
            <w:vAlign w:val="center"/>
          </w:tcPr>
          <w:p w:rsidR="008D360F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09.30-13.00</w:t>
            </w:r>
          </w:p>
          <w:p w:rsidR="008D360F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8D360F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D360F" w:rsidRPr="00B43094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13" w:type="dxa"/>
            <w:vAlign w:val="center"/>
          </w:tcPr>
          <w:p w:rsidR="008D360F" w:rsidRDefault="008D360F" w:rsidP="007E6E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03.06.2020</w:t>
            </w:r>
          </w:p>
        </w:tc>
        <w:tc>
          <w:tcPr>
            <w:tcW w:w="1665" w:type="dxa"/>
            <w:vAlign w:val="center"/>
          </w:tcPr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A35A8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Белотинци</w:t>
            </w:r>
          </w:p>
          <w:p w:rsidR="008D360F" w:rsidRPr="00A35A8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1777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Г. </w:t>
            </w: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Вереница</w:t>
            </w:r>
          </w:p>
          <w:p w:rsidR="008D360F" w:rsidRPr="00A35A8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1777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Д. </w:t>
            </w: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Вереница</w:t>
            </w:r>
          </w:p>
        </w:tc>
        <w:tc>
          <w:tcPr>
            <w:tcW w:w="2484" w:type="dxa"/>
            <w:vAlign w:val="center"/>
          </w:tcPr>
          <w:p w:rsidR="008D360F" w:rsidRPr="00A35A8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  <w:p w:rsidR="008D360F" w:rsidRPr="00A35A8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  <w:p w:rsidR="008D360F" w:rsidRPr="00A35A8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Ташко Петров</w:t>
            </w:r>
          </w:p>
        </w:tc>
        <w:tc>
          <w:tcPr>
            <w:tcW w:w="1568" w:type="dxa"/>
            <w:vAlign w:val="center"/>
          </w:tcPr>
          <w:p w:rsidR="008D360F" w:rsidRPr="00A35A84" w:rsidRDefault="008D360F" w:rsidP="00DC5985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A35A8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A35A8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A35A84" w:rsidRDefault="008D360F" w:rsidP="00DC5985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</w:rPr>
              <w:t>1</w:t>
            </w: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A35A84">
              <w:rPr>
                <w:rFonts w:ascii="Times New Roman" w:hAnsi="Times New Roman"/>
                <w:sz w:val="24"/>
                <w:szCs w:val="24"/>
              </w:rPr>
              <w:t>.30-1</w:t>
            </w: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Pr="00A35A84">
              <w:rPr>
                <w:rFonts w:ascii="Times New Roman" w:hAnsi="Times New Roman"/>
                <w:sz w:val="24"/>
                <w:szCs w:val="24"/>
              </w:rPr>
              <w:t>.</w:t>
            </w: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  <w:p w:rsidR="008D360F" w:rsidRPr="008B702A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</w:rPr>
              <w:t>16.</w:t>
            </w: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A35A84">
              <w:rPr>
                <w:rFonts w:ascii="Times New Roman" w:hAnsi="Times New Roman"/>
                <w:sz w:val="24"/>
                <w:szCs w:val="24"/>
              </w:rPr>
              <w:t>0-17.</w:t>
            </w: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413" w:type="dxa"/>
            <w:vAlign w:val="center"/>
          </w:tcPr>
          <w:p w:rsidR="008D360F" w:rsidRDefault="008D360F" w:rsidP="007E6E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04.06.2020</w:t>
            </w:r>
          </w:p>
        </w:tc>
        <w:tc>
          <w:tcPr>
            <w:tcW w:w="1665" w:type="dxa"/>
            <w:vAlign w:val="center"/>
          </w:tcPr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4742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8D360F" w:rsidRPr="00147420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158" w:type="dxa"/>
            <w:vAlign w:val="center"/>
          </w:tcPr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Безденица</w:t>
            </w:r>
          </w:p>
          <w:p w:rsidR="008D360F" w:rsidRPr="00147420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17772">
              <w:rPr>
                <w:rFonts w:ascii="Times New Roman" w:hAnsi="Times New Roman"/>
                <w:sz w:val="24"/>
                <w:szCs w:val="24"/>
                <w:lang w:val="bg-BG"/>
              </w:rPr>
              <w:t>“МИ-ЯН” ЕООД</w:t>
            </w:r>
          </w:p>
          <w:p w:rsidR="008D360F" w:rsidRPr="00A55787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„Спестовност”</w:t>
            </w:r>
          </w:p>
          <w:p w:rsidR="008D360F" w:rsidRPr="00A359DE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Сергей Цонов</w:t>
            </w:r>
          </w:p>
          <w:p w:rsidR="008D360F" w:rsidRPr="0002318D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„Кутловица”</w:t>
            </w:r>
          </w:p>
        </w:tc>
        <w:tc>
          <w:tcPr>
            <w:tcW w:w="1568" w:type="dxa"/>
            <w:vAlign w:val="center"/>
          </w:tcPr>
          <w:p w:rsidR="008D360F" w:rsidRPr="00147420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09.30-1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14742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3D7329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  <w:p w:rsidR="008D360F" w:rsidRDefault="008D360F" w:rsidP="003D73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14742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1853CB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14.30-17.30</w:t>
            </w:r>
          </w:p>
        </w:tc>
        <w:tc>
          <w:tcPr>
            <w:tcW w:w="1413" w:type="dxa"/>
            <w:vAlign w:val="center"/>
          </w:tcPr>
          <w:p w:rsidR="008D360F" w:rsidRDefault="008D360F" w:rsidP="007E6E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05.06.2020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8D360F" w:rsidRPr="00B43094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B43094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08.06.2020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8D360F" w:rsidRPr="00B43094" w:rsidRDefault="008D360F" w:rsidP="002F646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2F6467" w:rsidRDefault="008D360F" w:rsidP="002F646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09.06.2020</w:t>
            </w:r>
          </w:p>
        </w:tc>
        <w:tc>
          <w:tcPr>
            <w:tcW w:w="1665" w:type="dxa"/>
            <w:vAlign w:val="center"/>
          </w:tcPr>
          <w:p w:rsidR="008D360F" w:rsidRPr="00A35A84" w:rsidRDefault="008D360F" w:rsidP="00DC5985">
            <w:pPr>
              <w:spacing w:line="24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58" w:type="dxa"/>
            <w:vAlign w:val="center"/>
          </w:tcPr>
          <w:p w:rsidR="008D360F" w:rsidRPr="00A35A84" w:rsidRDefault="008D360F" w:rsidP="00DC5985">
            <w:pPr>
              <w:spacing w:line="24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8D360F" w:rsidRPr="00A35A84" w:rsidRDefault="008D360F" w:rsidP="00DC5985">
            <w:pPr>
              <w:spacing w:line="24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Мадан</w:t>
            </w:r>
          </w:p>
        </w:tc>
        <w:tc>
          <w:tcPr>
            <w:tcW w:w="2484" w:type="dxa"/>
            <w:vAlign w:val="center"/>
          </w:tcPr>
          <w:p w:rsidR="008D360F" w:rsidRPr="00A35A8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  <w:p w:rsidR="008D360F" w:rsidRPr="00A35A84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5A84"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</w:tc>
        <w:tc>
          <w:tcPr>
            <w:tcW w:w="1568" w:type="dxa"/>
            <w:vAlign w:val="center"/>
          </w:tcPr>
          <w:p w:rsidR="008D360F" w:rsidRPr="00A35A84" w:rsidRDefault="008D360F" w:rsidP="00DC5985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35A84">
              <w:rPr>
                <w:rFonts w:ascii="Times New Roman" w:hAnsi="Times New Roman"/>
                <w:sz w:val="24"/>
                <w:szCs w:val="24"/>
              </w:rPr>
              <w:t>09.30-12.00</w:t>
            </w:r>
          </w:p>
          <w:p w:rsidR="008D360F" w:rsidRPr="00A35A84" w:rsidRDefault="008D360F" w:rsidP="00DC5985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A35A8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vAlign w:val="center"/>
          </w:tcPr>
          <w:p w:rsidR="008D360F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10.06.2020</w:t>
            </w:r>
          </w:p>
        </w:tc>
        <w:tc>
          <w:tcPr>
            <w:tcW w:w="1665" w:type="dxa"/>
            <w:vAlign w:val="center"/>
          </w:tcPr>
          <w:p w:rsidR="008D360F" w:rsidRPr="00E65EE3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65EE3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58" w:type="dxa"/>
            <w:vAlign w:val="center"/>
          </w:tcPr>
          <w:p w:rsidR="008D360F" w:rsidRPr="00E65EE3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65EE3">
              <w:rPr>
                <w:rFonts w:ascii="Times New Roman" w:hAnsi="Times New Roman"/>
                <w:sz w:val="24"/>
                <w:szCs w:val="24"/>
                <w:lang w:val="bg-BG"/>
              </w:rPr>
              <w:t>Септемврийци</w:t>
            </w:r>
          </w:p>
          <w:p w:rsidR="008D360F" w:rsidRPr="00E65EE3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65EE3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vAlign w:val="center"/>
          </w:tcPr>
          <w:p w:rsidR="008D360F" w:rsidRPr="00BF3630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630">
              <w:rPr>
                <w:rFonts w:ascii="Times New Roman" w:hAnsi="Times New Roman"/>
                <w:sz w:val="24"/>
                <w:szCs w:val="24"/>
              </w:rPr>
              <w:t>09.30-11.30</w:t>
            </w:r>
          </w:p>
          <w:p w:rsidR="008D360F" w:rsidRPr="00B43094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F36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vAlign w:val="center"/>
          </w:tcPr>
          <w:p w:rsidR="008D360F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11.06.2020</w:t>
            </w:r>
          </w:p>
        </w:tc>
        <w:tc>
          <w:tcPr>
            <w:tcW w:w="1665" w:type="dxa"/>
            <w:vAlign w:val="center"/>
          </w:tcPr>
          <w:p w:rsidR="008D360F" w:rsidRPr="008B702A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Default="008D360F" w:rsidP="00DC5985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Д-р Йосифово</w:t>
            </w:r>
          </w:p>
          <w:p w:rsidR="008D360F" w:rsidRPr="00083441" w:rsidRDefault="008D360F" w:rsidP="00DC5985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Славотин</w:t>
            </w:r>
          </w:p>
        </w:tc>
        <w:tc>
          <w:tcPr>
            <w:tcW w:w="2484" w:type="dxa"/>
            <w:vAlign w:val="center"/>
          </w:tcPr>
          <w:p w:rsidR="008D360F" w:rsidRPr="001267B9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67B9">
              <w:rPr>
                <w:rFonts w:ascii="Times New Roman" w:hAnsi="Times New Roman"/>
                <w:sz w:val="24"/>
                <w:szCs w:val="24"/>
                <w:lang w:val="bg-BG"/>
              </w:rPr>
              <w:t>Кооп. „Изгрев”</w:t>
            </w:r>
          </w:p>
          <w:p w:rsidR="008D360F" w:rsidRPr="008B702A" w:rsidRDefault="008D360F" w:rsidP="00DC5985">
            <w:pPr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  <w:r w:rsidRPr="001267B9">
              <w:rPr>
                <w:rFonts w:ascii="Times New Roman" w:hAnsi="Times New Roman"/>
                <w:sz w:val="24"/>
                <w:szCs w:val="24"/>
                <w:lang w:val="bg-BG"/>
              </w:rPr>
              <w:t>По списък-комбайни</w:t>
            </w:r>
          </w:p>
        </w:tc>
        <w:tc>
          <w:tcPr>
            <w:tcW w:w="1568" w:type="dxa"/>
            <w:vAlign w:val="center"/>
          </w:tcPr>
          <w:p w:rsidR="008D360F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8D360F" w:rsidRPr="008B702A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413" w:type="dxa"/>
            <w:vAlign w:val="center"/>
          </w:tcPr>
          <w:p w:rsidR="008D360F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12.06.2020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15.06.2020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16.06.2020</w:t>
            </w:r>
          </w:p>
        </w:tc>
        <w:tc>
          <w:tcPr>
            <w:tcW w:w="1665" w:type="dxa"/>
            <w:vAlign w:val="center"/>
          </w:tcPr>
          <w:p w:rsidR="008D360F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58" w:type="dxa"/>
            <w:vAlign w:val="center"/>
          </w:tcPr>
          <w:p w:rsidR="008D360F" w:rsidRDefault="008D360F" w:rsidP="00DC5985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Сталийска махала</w:t>
            </w:r>
          </w:p>
          <w:p w:rsidR="008D360F" w:rsidRDefault="008D360F" w:rsidP="00DC5985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484" w:type="dxa"/>
            <w:vAlign w:val="center"/>
          </w:tcPr>
          <w:p w:rsidR="008D360F" w:rsidRPr="001267B9" w:rsidRDefault="008D360F" w:rsidP="00DC59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vAlign w:val="center"/>
          </w:tcPr>
          <w:p w:rsidR="008D360F" w:rsidRDefault="008D360F" w:rsidP="00064E0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09.30-14.00</w:t>
            </w:r>
          </w:p>
          <w:p w:rsidR="008D360F" w:rsidRDefault="008D360F" w:rsidP="00064E0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413" w:type="dxa"/>
            <w:vAlign w:val="center"/>
          </w:tcPr>
          <w:p w:rsidR="008D360F" w:rsidRDefault="008D360F" w:rsidP="00DC59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Pr="00B43094" w:rsidRDefault="008D360F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17.06.2020</w:t>
            </w:r>
          </w:p>
        </w:tc>
        <w:tc>
          <w:tcPr>
            <w:tcW w:w="1665" w:type="dxa"/>
            <w:vAlign w:val="center"/>
          </w:tcPr>
          <w:p w:rsidR="008D360F" w:rsidRPr="008B702A" w:rsidRDefault="008D360F" w:rsidP="00DE7B4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58" w:type="dxa"/>
            <w:vAlign w:val="center"/>
          </w:tcPr>
          <w:p w:rsidR="008D360F" w:rsidRDefault="008D360F" w:rsidP="00DE7B4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  <w:p w:rsidR="008D360F" w:rsidRPr="00696C2B" w:rsidRDefault="008D360F" w:rsidP="00DE7B4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484" w:type="dxa"/>
            <w:vAlign w:val="center"/>
          </w:tcPr>
          <w:p w:rsidR="008D360F" w:rsidRPr="008B702A" w:rsidRDefault="008D360F" w:rsidP="00DE7B4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vAlign w:val="center"/>
          </w:tcPr>
          <w:p w:rsidR="008D360F" w:rsidRDefault="008D360F" w:rsidP="00DE7B4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8D360F" w:rsidRPr="008B702A" w:rsidRDefault="008D360F" w:rsidP="00696C2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12.30-17.00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Pr="00B43094" w:rsidRDefault="008D360F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18.06.2020</w:t>
            </w:r>
          </w:p>
        </w:tc>
        <w:tc>
          <w:tcPr>
            <w:tcW w:w="1665" w:type="dxa"/>
            <w:vAlign w:val="center"/>
          </w:tcPr>
          <w:p w:rsidR="008D360F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58" w:type="dxa"/>
            <w:vAlign w:val="center"/>
          </w:tcPr>
          <w:p w:rsidR="008D360F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  <w:p w:rsidR="008D360F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Кобиляк</w:t>
            </w:r>
          </w:p>
        </w:tc>
        <w:tc>
          <w:tcPr>
            <w:tcW w:w="2484" w:type="dxa"/>
            <w:vAlign w:val="center"/>
          </w:tcPr>
          <w:p w:rsidR="008D360F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 списък </w:t>
            </w:r>
          </w:p>
        </w:tc>
        <w:tc>
          <w:tcPr>
            <w:tcW w:w="1568" w:type="dxa"/>
            <w:vAlign w:val="center"/>
          </w:tcPr>
          <w:p w:rsidR="008D360F" w:rsidRPr="002748B4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09.30-1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2748B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 w:rsidRPr="002748B4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1413" w:type="dxa"/>
            <w:vAlign w:val="center"/>
          </w:tcPr>
          <w:p w:rsidR="008D360F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19.06.2020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8D360F" w:rsidRPr="00BF3630" w:rsidRDefault="008D360F" w:rsidP="00261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630">
              <w:rPr>
                <w:rFonts w:ascii="Times New Roman" w:hAnsi="Times New Roman"/>
                <w:sz w:val="24"/>
                <w:szCs w:val="24"/>
              </w:rPr>
              <w:t>09.30-11.30</w:t>
            </w:r>
          </w:p>
          <w:p w:rsidR="008D360F" w:rsidRPr="00B43094" w:rsidRDefault="008D360F" w:rsidP="00261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F36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22.06.2020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2A3E1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2A3E1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2A3E1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8D360F" w:rsidRPr="00BF3630" w:rsidRDefault="008D360F" w:rsidP="002A3E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630">
              <w:rPr>
                <w:rFonts w:ascii="Times New Roman" w:hAnsi="Times New Roman"/>
                <w:sz w:val="24"/>
                <w:szCs w:val="24"/>
              </w:rPr>
              <w:t>09.30-11.30</w:t>
            </w:r>
          </w:p>
          <w:p w:rsidR="008D360F" w:rsidRPr="00B43094" w:rsidRDefault="008D360F" w:rsidP="002A3E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F36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2A3E1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23.06.2020</w:t>
            </w:r>
          </w:p>
        </w:tc>
        <w:tc>
          <w:tcPr>
            <w:tcW w:w="1665" w:type="dxa"/>
            <w:vAlign w:val="center"/>
          </w:tcPr>
          <w:p w:rsidR="008D360F" w:rsidRPr="000B61B3" w:rsidRDefault="008D360F" w:rsidP="00DD488A">
            <w:pPr>
              <w:spacing w:line="24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B61B3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58" w:type="dxa"/>
            <w:vAlign w:val="center"/>
          </w:tcPr>
          <w:p w:rsidR="008D360F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8D360F" w:rsidRPr="000B61B3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</w:tc>
        <w:tc>
          <w:tcPr>
            <w:tcW w:w="2484" w:type="dxa"/>
            <w:vAlign w:val="center"/>
          </w:tcPr>
          <w:p w:rsidR="008D360F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8D360F" w:rsidRPr="00754883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„Иван Ангелов”</w:t>
            </w:r>
          </w:p>
        </w:tc>
        <w:tc>
          <w:tcPr>
            <w:tcW w:w="1568" w:type="dxa"/>
            <w:vAlign w:val="center"/>
          </w:tcPr>
          <w:p w:rsidR="008D360F" w:rsidRPr="000B61B3" w:rsidRDefault="008D360F" w:rsidP="00DD488A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09.30-1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B61B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754883" w:rsidRDefault="008D360F" w:rsidP="00DD488A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24.06.2020</w:t>
            </w:r>
          </w:p>
        </w:tc>
        <w:tc>
          <w:tcPr>
            <w:tcW w:w="1665" w:type="dxa"/>
            <w:vAlign w:val="center"/>
          </w:tcPr>
          <w:p w:rsidR="008D360F" w:rsidRPr="00B02A94" w:rsidRDefault="008D360F" w:rsidP="00DD488A">
            <w:pPr>
              <w:spacing w:line="24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B02A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8D360F" w:rsidRPr="00B02A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Клисурица</w:t>
            </w:r>
          </w:p>
          <w:p w:rsidR="008D360F" w:rsidRPr="00B02A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</w:tc>
        <w:tc>
          <w:tcPr>
            <w:tcW w:w="2484" w:type="dxa"/>
            <w:vAlign w:val="center"/>
          </w:tcPr>
          <w:p w:rsidR="008D360F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8D360F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8D360F" w:rsidRPr="00B02A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</w:tc>
        <w:tc>
          <w:tcPr>
            <w:tcW w:w="1568" w:type="dxa"/>
            <w:vAlign w:val="center"/>
          </w:tcPr>
          <w:p w:rsidR="008D360F" w:rsidRPr="00E81107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E81107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8D360F" w:rsidRPr="00E81107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E81107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 w:rsidRPr="00E8110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E811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vAlign w:val="center"/>
          </w:tcPr>
          <w:p w:rsidR="008D360F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25.06.2020</w:t>
            </w:r>
          </w:p>
        </w:tc>
        <w:tc>
          <w:tcPr>
            <w:tcW w:w="1665" w:type="dxa"/>
            <w:vAlign w:val="center"/>
          </w:tcPr>
          <w:p w:rsidR="008D360F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8D360F" w:rsidRPr="00B116B8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116B8"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58" w:type="dxa"/>
            <w:vAlign w:val="center"/>
          </w:tcPr>
          <w:p w:rsidR="008D360F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Церовене</w:t>
            </w:r>
          </w:p>
          <w:p w:rsidR="008D360F" w:rsidRPr="00B116B8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116B8"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484" w:type="dxa"/>
            <w:vAlign w:val="center"/>
          </w:tcPr>
          <w:p w:rsidR="008D360F" w:rsidRPr="00B116B8" w:rsidRDefault="008D360F" w:rsidP="00101B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116B8"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vAlign w:val="center"/>
          </w:tcPr>
          <w:p w:rsidR="008D360F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8D360F" w:rsidRPr="00B43094" w:rsidRDefault="008D360F" w:rsidP="00101B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11.00-17.00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26.06.2019</w:t>
            </w:r>
          </w:p>
        </w:tc>
        <w:tc>
          <w:tcPr>
            <w:tcW w:w="1665" w:type="dxa"/>
            <w:vAlign w:val="center"/>
          </w:tcPr>
          <w:p w:rsidR="008D360F" w:rsidRPr="00B430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58" w:type="dxa"/>
            <w:vAlign w:val="center"/>
          </w:tcPr>
          <w:p w:rsidR="008D360F" w:rsidRPr="00B430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8D360F" w:rsidRPr="00B43094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8D360F" w:rsidRPr="00BF3630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630">
              <w:rPr>
                <w:rFonts w:ascii="Times New Roman" w:hAnsi="Times New Roman"/>
                <w:sz w:val="24"/>
                <w:szCs w:val="24"/>
              </w:rPr>
              <w:t>09.30-11.30</w:t>
            </w:r>
          </w:p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F36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29.06.2020</w:t>
            </w:r>
          </w:p>
        </w:tc>
        <w:tc>
          <w:tcPr>
            <w:tcW w:w="1665" w:type="dxa"/>
            <w:vAlign w:val="center"/>
          </w:tcPr>
          <w:p w:rsidR="008D360F" w:rsidRPr="007431B0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31B0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58" w:type="dxa"/>
            <w:vAlign w:val="center"/>
          </w:tcPr>
          <w:p w:rsidR="008D360F" w:rsidRPr="007431B0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8D360F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8D360F" w:rsidRPr="007431B0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84" w:type="dxa"/>
            <w:vAlign w:val="center"/>
          </w:tcPr>
          <w:p w:rsidR="008D360F" w:rsidRPr="00B17772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17772"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Агримекс</w:t>
            </w:r>
            <w:r w:rsidRPr="00B17772">
              <w:rPr>
                <w:rFonts w:ascii="Times New Roman" w:hAnsi="Times New Roman"/>
                <w:sz w:val="24"/>
                <w:szCs w:val="24"/>
                <w:lang w:val="bg-BG"/>
              </w:rPr>
              <w:t>”</w:t>
            </w:r>
          </w:p>
          <w:p w:rsidR="008D360F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„Златия Агро”</w:t>
            </w:r>
          </w:p>
          <w:p w:rsidR="008D360F" w:rsidRPr="007431B0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vAlign w:val="center"/>
          </w:tcPr>
          <w:p w:rsidR="008D360F" w:rsidRPr="007431B0" w:rsidRDefault="008D360F" w:rsidP="00DD488A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431B0">
              <w:rPr>
                <w:rFonts w:ascii="Times New Roman" w:hAnsi="Times New Roman"/>
                <w:sz w:val="24"/>
                <w:szCs w:val="24"/>
              </w:rPr>
              <w:t>09.30-10.45</w:t>
            </w:r>
          </w:p>
          <w:p w:rsidR="008D360F" w:rsidRPr="007431B0" w:rsidRDefault="008D360F" w:rsidP="00DD488A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7431B0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8D360F" w:rsidRPr="007431B0" w:rsidRDefault="008D360F" w:rsidP="00DD488A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7431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vAlign w:val="center"/>
          </w:tcPr>
          <w:p w:rsidR="008D360F" w:rsidRDefault="008D360F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D360F" w:rsidRPr="00295895" w:rsidTr="00064E08">
        <w:tc>
          <w:tcPr>
            <w:tcW w:w="1395" w:type="dxa"/>
            <w:vAlign w:val="center"/>
          </w:tcPr>
          <w:p w:rsidR="008D360F" w:rsidRDefault="008D360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30.06.2020</w:t>
            </w:r>
          </w:p>
        </w:tc>
        <w:tc>
          <w:tcPr>
            <w:tcW w:w="1665" w:type="dxa"/>
            <w:vAlign w:val="center"/>
          </w:tcPr>
          <w:p w:rsidR="008D360F" w:rsidRPr="0089213E" w:rsidRDefault="008D360F" w:rsidP="00DD488A">
            <w:pPr>
              <w:spacing w:line="24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213E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58" w:type="dxa"/>
            <w:vAlign w:val="center"/>
          </w:tcPr>
          <w:p w:rsidR="008D360F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8D360F" w:rsidRPr="0089213E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Линево</w:t>
            </w:r>
          </w:p>
        </w:tc>
        <w:tc>
          <w:tcPr>
            <w:tcW w:w="2484" w:type="dxa"/>
            <w:vAlign w:val="center"/>
          </w:tcPr>
          <w:p w:rsidR="008D360F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8D360F" w:rsidRPr="00897547" w:rsidRDefault="008D360F" w:rsidP="00DD48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ооп</w:t>
            </w:r>
            <w:r w:rsidRPr="0089213E">
              <w:rPr>
                <w:rFonts w:ascii="Times New Roman" w:hAnsi="Times New Roman"/>
                <w:sz w:val="24"/>
                <w:szCs w:val="24"/>
              </w:rPr>
              <w:t>. “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Дунавия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68" w:type="dxa"/>
            <w:vAlign w:val="center"/>
          </w:tcPr>
          <w:p w:rsidR="008D360F" w:rsidRPr="001F4FDA" w:rsidRDefault="008D360F" w:rsidP="00DD488A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09.30-1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1F4FDA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8D360F" w:rsidRPr="0064373F" w:rsidRDefault="008D360F" w:rsidP="0064373F">
            <w:pPr>
              <w:spacing w:line="24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1F4FDA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1413" w:type="dxa"/>
            <w:vAlign w:val="center"/>
          </w:tcPr>
          <w:p w:rsidR="008D360F" w:rsidRPr="00B43094" w:rsidRDefault="008D360F" w:rsidP="00DD48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8D360F" w:rsidRPr="00295895" w:rsidRDefault="008D360F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8D360F" w:rsidRPr="00295895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Pr="00295895" w:rsidRDefault="008D360F" w:rsidP="00B640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Забележка</w:t>
      </w:r>
      <w:r w:rsidRPr="00B17772">
        <w:rPr>
          <w:rFonts w:ascii="Times New Roman" w:hAnsi="Times New Roman"/>
          <w:sz w:val="24"/>
          <w:szCs w:val="24"/>
          <w:lang w:val="bg-BG"/>
        </w:rPr>
        <w:t xml:space="preserve">: </w:t>
      </w:r>
      <w:r w:rsidRPr="00295895">
        <w:rPr>
          <w:rFonts w:ascii="Times New Roman" w:hAnsi="Times New Roman"/>
          <w:sz w:val="24"/>
          <w:szCs w:val="24"/>
          <w:lang w:val="bg-BG"/>
        </w:rPr>
        <w:t>Служителите</w:t>
      </w:r>
      <w:r w:rsidRPr="00B1777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на Областна дирекция “Земеделие”</w:t>
      </w:r>
      <w:r w:rsidRPr="00B1777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извършват контрол по</w:t>
      </w:r>
      <w:r w:rsidRPr="00B1777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безопасността на техниката</w:t>
      </w:r>
      <w:r w:rsidRPr="00B1777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при работа с нея</w:t>
      </w:r>
      <w:r w:rsidRPr="00B17772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по време на движение</w:t>
      </w:r>
      <w:r w:rsidRPr="00B1777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 пътищата</w:t>
      </w:r>
      <w:r w:rsidRPr="00B17772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във време извън</w:t>
      </w:r>
      <w:r w:rsidRPr="00B1777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посоченото в настоящия график.</w:t>
      </w:r>
    </w:p>
    <w:p w:rsidR="008D360F" w:rsidRPr="00295895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Pr="00295895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Pr="00295895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Pr="00B17772" w:rsidRDefault="008D360F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8D360F" w:rsidRPr="00295895" w:rsidRDefault="008D360F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8D360F" w:rsidRPr="00295895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Pr="00295895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Pr="009C4044" w:rsidRDefault="008D360F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АА/ГД „АР”</w:t>
      </w:r>
    </w:p>
    <w:p w:rsidR="008D360F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8D360F" w:rsidRPr="007271CC" w:rsidRDefault="008D360F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8D360F" w:rsidRPr="007271CC" w:rsidSect="00D929B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567" w:right="1287" w:bottom="2694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60F" w:rsidRDefault="008D360F">
      <w:r>
        <w:separator/>
      </w:r>
    </w:p>
  </w:endnote>
  <w:endnote w:type="continuationSeparator" w:id="0">
    <w:p w:rsidR="008D360F" w:rsidRDefault="008D3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0F" w:rsidRDefault="008D360F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360F" w:rsidRDefault="008D360F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0F" w:rsidRDefault="008D360F" w:rsidP="00F22605">
    <w:pPr>
      <w:pStyle w:val="Footer"/>
      <w:framePr w:wrap="around" w:vAnchor="text" w:hAnchor="margin" w:xAlign="right" w:y="1"/>
      <w:rPr>
        <w:rStyle w:val="PageNumber"/>
      </w:rPr>
    </w:pPr>
  </w:p>
  <w:p w:rsidR="008D360F" w:rsidRPr="00CA7675" w:rsidRDefault="008D360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>3400 Монтана, ул.Ген.Столетов № 1, ет.1,</w:t>
    </w:r>
    <w:r w:rsidRPr="00CA7675">
      <w:rPr>
        <w:rFonts w:ascii="Times New Roman" w:hAnsi="Times New Roman"/>
        <w:lang w:val="ru-RU"/>
      </w:rPr>
      <w:t xml:space="preserve"> </w:t>
    </w:r>
    <w:r w:rsidRPr="00CA7675">
      <w:rPr>
        <w:rFonts w:ascii="Times New Roman" w:hAnsi="Times New Roman"/>
      </w:rPr>
      <w:t>тел. факс: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8D360F" w:rsidRPr="00CA7675" w:rsidRDefault="008D360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0F" w:rsidRPr="0038763D" w:rsidRDefault="008D360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>3400 Монтана, ул.Ген.Столетов № 1, ет.1,</w:t>
    </w:r>
    <w:r w:rsidRPr="0038763D">
      <w:rPr>
        <w:rFonts w:ascii="Times New Roman" w:hAnsi="Times New Roman"/>
        <w:lang w:val="ru-RU"/>
      </w:rPr>
      <w:t xml:space="preserve">  </w:t>
    </w:r>
    <w:r w:rsidRPr="0038763D">
      <w:rPr>
        <w:rFonts w:ascii="Times New Roman" w:hAnsi="Times New Roman"/>
      </w:rPr>
      <w:t>пощ.кутия №389, тел. факс: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60F" w:rsidRDefault="008D360F">
      <w:r>
        <w:separator/>
      </w:r>
    </w:p>
  </w:footnote>
  <w:footnote w:type="continuationSeparator" w:id="0">
    <w:p w:rsidR="008D360F" w:rsidRDefault="008D36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0F" w:rsidRPr="0038763D" w:rsidRDefault="008D360F" w:rsidP="009209DD">
    <w:pPr>
      <w:pStyle w:val="Heading2"/>
      <w:rPr>
        <w:rStyle w:val="Emphasis"/>
        <w:iCs/>
        <w:sz w:val="24"/>
        <w:szCs w:val="24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3.8pt;width:47.3pt;height:65.55pt;z-index:251657728;visibility:visible">
          <v:imagedata r:id="rId1" o:title=""/>
          <w10:wrap type="square"/>
        </v:shape>
      </w:pict>
    </w:r>
  </w:p>
  <w:p w:rsidR="008D360F" w:rsidRPr="0038763D" w:rsidRDefault="008D360F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38763D">
      <w:rPr>
        <w:rFonts w:ascii="Times New Roman" w:hAnsi="Times New Roman"/>
        <w:spacing w:val="40"/>
        <w:szCs w:val="24"/>
      </w:rPr>
      <w:t>РЕПУБЛИКА БЪЛГАРИЯ</w:t>
    </w:r>
  </w:p>
  <w:p w:rsidR="008D360F" w:rsidRPr="001C5B57" w:rsidRDefault="008D360F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/>
      </w:rPr>
    </w:pPr>
    <w:r w:rsidRPr="0038763D">
      <w:rPr>
        <w:rFonts w:ascii="Times New Roman" w:hAnsi="Times New Roman"/>
        <w:szCs w:val="24"/>
      </w:rPr>
      <w:tab/>
    </w:r>
    <w:r>
      <w:rPr>
        <w:rFonts w:ascii="Times New Roman" w:hAnsi="Times New Roman"/>
        <w:b w:val="0"/>
        <w:spacing w:val="40"/>
        <w:szCs w:val="24"/>
      </w:rPr>
      <w:t>Министерство на земеделиет</w:t>
    </w:r>
    <w:r>
      <w:rPr>
        <w:rFonts w:ascii="Times New Roman" w:hAnsi="Times New Roman"/>
        <w:b w:val="0"/>
        <w:spacing w:val="40"/>
        <w:szCs w:val="24"/>
        <w:lang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храните</w:t>
    </w:r>
    <w:r>
      <w:rPr>
        <w:rFonts w:ascii="Times New Roman" w:hAnsi="Times New Roman"/>
        <w:b w:val="0"/>
        <w:spacing w:val="40"/>
        <w:szCs w:val="24"/>
        <w:lang/>
      </w:rPr>
      <w:t xml:space="preserve"> и горите</w:t>
    </w:r>
  </w:p>
  <w:p w:rsidR="008D360F" w:rsidRPr="0038763D" w:rsidRDefault="008D360F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>
      <w:rPr>
        <w:rFonts w:ascii="Times New Roman" w:hAnsi="Times New Roman"/>
        <w:spacing w:val="40"/>
        <w:sz w:val="24"/>
        <w:szCs w:val="24"/>
        <w:lang w:val="bg-BG"/>
      </w:rPr>
      <w:t>„</w:t>
    </w:r>
    <w:r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38763D">
      <w:rPr>
        <w:rFonts w:ascii="Times New Roman" w:hAnsi="Times New Roman"/>
        <w:spacing w:val="40"/>
        <w:sz w:val="24"/>
        <w:szCs w:val="24"/>
      </w:rPr>
      <w:t>”</w:t>
    </w:r>
    <w:r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544E9"/>
    <w:rsid w:val="000553A2"/>
    <w:rsid w:val="00057C50"/>
    <w:rsid w:val="00061C06"/>
    <w:rsid w:val="00062FB2"/>
    <w:rsid w:val="00063D28"/>
    <w:rsid w:val="00064E08"/>
    <w:rsid w:val="00065A12"/>
    <w:rsid w:val="00065BDA"/>
    <w:rsid w:val="0006691E"/>
    <w:rsid w:val="00070D00"/>
    <w:rsid w:val="0007110B"/>
    <w:rsid w:val="00074996"/>
    <w:rsid w:val="00077482"/>
    <w:rsid w:val="00077CA7"/>
    <w:rsid w:val="00083441"/>
    <w:rsid w:val="00090190"/>
    <w:rsid w:val="000A17FB"/>
    <w:rsid w:val="000A67D7"/>
    <w:rsid w:val="000A7157"/>
    <w:rsid w:val="000B08FB"/>
    <w:rsid w:val="000B61B3"/>
    <w:rsid w:val="000C727B"/>
    <w:rsid w:val="000D38C3"/>
    <w:rsid w:val="000D42F5"/>
    <w:rsid w:val="000D5944"/>
    <w:rsid w:val="000E3193"/>
    <w:rsid w:val="000F4FC1"/>
    <w:rsid w:val="000F522A"/>
    <w:rsid w:val="00100242"/>
    <w:rsid w:val="001012BE"/>
    <w:rsid w:val="00101BED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7B9"/>
    <w:rsid w:val="00126C37"/>
    <w:rsid w:val="00135B74"/>
    <w:rsid w:val="00144A9C"/>
    <w:rsid w:val="00145427"/>
    <w:rsid w:val="0014686A"/>
    <w:rsid w:val="00147420"/>
    <w:rsid w:val="00151FFB"/>
    <w:rsid w:val="00152244"/>
    <w:rsid w:val="001526D2"/>
    <w:rsid w:val="00152AAA"/>
    <w:rsid w:val="00153043"/>
    <w:rsid w:val="001577AE"/>
    <w:rsid w:val="00162E97"/>
    <w:rsid w:val="00163D61"/>
    <w:rsid w:val="00164C85"/>
    <w:rsid w:val="00165E5B"/>
    <w:rsid w:val="0017026E"/>
    <w:rsid w:val="0017170B"/>
    <w:rsid w:val="00180646"/>
    <w:rsid w:val="00183F3E"/>
    <w:rsid w:val="001853CB"/>
    <w:rsid w:val="00186620"/>
    <w:rsid w:val="00186BFA"/>
    <w:rsid w:val="00190543"/>
    <w:rsid w:val="00191713"/>
    <w:rsid w:val="001924BD"/>
    <w:rsid w:val="00193D8E"/>
    <w:rsid w:val="00197483"/>
    <w:rsid w:val="001978B8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E79"/>
    <w:rsid w:val="001D7232"/>
    <w:rsid w:val="001E2463"/>
    <w:rsid w:val="001E5DE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30C3"/>
    <w:rsid w:val="00227591"/>
    <w:rsid w:val="002279C4"/>
    <w:rsid w:val="00235184"/>
    <w:rsid w:val="00237A07"/>
    <w:rsid w:val="00241768"/>
    <w:rsid w:val="00241AD6"/>
    <w:rsid w:val="00242FF1"/>
    <w:rsid w:val="00251E04"/>
    <w:rsid w:val="00254B56"/>
    <w:rsid w:val="00256EF1"/>
    <w:rsid w:val="002609E6"/>
    <w:rsid w:val="0026192C"/>
    <w:rsid w:val="00261B61"/>
    <w:rsid w:val="00262F5C"/>
    <w:rsid w:val="0027182F"/>
    <w:rsid w:val="00272BB9"/>
    <w:rsid w:val="002748B4"/>
    <w:rsid w:val="00286EBC"/>
    <w:rsid w:val="002902E9"/>
    <w:rsid w:val="00290CE0"/>
    <w:rsid w:val="00295895"/>
    <w:rsid w:val="002A12B0"/>
    <w:rsid w:val="002A1373"/>
    <w:rsid w:val="002A34C8"/>
    <w:rsid w:val="002A3E1F"/>
    <w:rsid w:val="002A5CEE"/>
    <w:rsid w:val="002A6967"/>
    <w:rsid w:val="002B1D44"/>
    <w:rsid w:val="002C3393"/>
    <w:rsid w:val="002C5971"/>
    <w:rsid w:val="002C7ECF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2F6467"/>
    <w:rsid w:val="00304848"/>
    <w:rsid w:val="00305FFC"/>
    <w:rsid w:val="00310E8B"/>
    <w:rsid w:val="00311575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3320"/>
    <w:rsid w:val="00375CF6"/>
    <w:rsid w:val="00376E53"/>
    <w:rsid w:val="0038275E"/>
    <w:rsid w:val="0038278F"/>
    <w:rsid w:val="0038763D"/>
    <w:rsid w:val="00391279"/>
    <w:rsid w:val="00394BD7"/>
    <w:rsid w:val="00396581"/>
    <w:rsid w:val="00397F2A"/>
    <w:rsid w:val="003A1D3C"/>
    <w:rsid w:val="003A24AD"/>
    <w:rsid w:val="003B1A00"/>
    <w:rsid w:val="003B22AC"/>
    <w:rsid w:val="003B459A"/>
    <w:rsid w:val="003B480A"/>
    <w:rsid w:val="003B4C7F"/>
    <w:rsid w:val="003C2EB7"/>
    <w:rsid w:val="003C3154"/>
    <w:rsid w:val="003D41B9"/>
    <w:rsid w:val="003D4673"/>
    <w:rsid w:val="003D7329"/>
    <w:rsid w:val="003F3B69"/>
    <w:rsid w:val="00402C2E"/>
    <w:rsid w:val="00406C4E"/>
    <w:rsid w:val="00410FBD"/>
    <w:rsid w:val="0041351F"/>
    <w:rsid w:val="004162D0"/>
    <w:rsid w:val="00420666"/>
    <w:rsid w:val="00421704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53A5"/>
    <w:rsid w:val="004D554D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5326"/>
    <w:rsid w:val="005068B6"/>
    <w:rsid w:val="00506D25"/>
    <w:rsid w:val="00515F30"/>
    <w:rsid w:val="005200C6"/>
    <w:rsid w:val="005219D5"/>
    <w:rsid w:val="00521F25"/>
    <w:rsid w:val="00524752"/>
    <w:rsid w:val="005254E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09B4"/>
    <w:rsid w:val="00582325"/>
    <w:rsid w:val="00583327"/>
    <w:rsid w:val="00583610"/>
    <w:rsid w:val="005850F9"/>
    <w:rsid w:val="00585FB2"/>
    <w:rsid w:val="00591235"/>
    <w:rsid w:val="00597C9A"/>
    <w:rsid w:val="005A1926"/>
    <w:rsid w:val="005A7B9A"/>
    <w:rsid w:val="005B1162"/>
    <w:rsid w:val="005B6BB0"/>
    <w:rsid w:val="005C00B2"/>
    <w:rsid w:val="005C24B5"/>
    <w:rsid w:val="005C5FBF"/>
    <w:rsid w:val="005D0795"/>
    <w:rsid w:val="005D1719"/>
    <w:rsid w:val="005D1917"/>
    <w:rsid w:val="005D1AAF"/>
    <w:rsid w:val="005D212F"/>
    <w:rsid w:val="005D2282"/>
    <w:rsid w:val="005D3160"/>
    <w:rsid w:val="005D44E0"/>
    <w:rsid w:val="005D5D61"/>
    <w:rsid w:val="005D5E20"/>
    <w:rsid w:val="005E5278"/>
    <w:rsid w:val="005F349A"/>
    <w:rsid w:val="006128E4"/>
    <w:rsid w:val="00617CF8"/>
    <w:rsid w:val="00620F5A"/>
    <w:rsid w:val="006301C6"/>
    <w:rsid w:val="00630CDE"/>
    <w:rsid w:val="00636779"/>
    <w:rsid w:val="00640F68"/>
    <w:rsid w:val="0064373F"/>
    <w:rsid w:val="00643B92"/>
    <w:rsid w:val="006445EF"/>
    <w:rsid w:val="006463E3"/>
    <w:rsid w:val="00647121"/>
    <w:rsid w:val="00652F17"/>
    <w:rsid w:val="00655FBC"/>
    <w:rsid w:val="00657E2C"/>
    <w:rsid w:val="0066576B"/>
    <w:rsid w:val="006771C4"/>
    <w:rsid w:val="0067750C"/>
    <w:rsid w:val="00683CFB"/>
    <w:rsid w:val="0068478A"/>
    <w:rsid w:val="00696C2B"/>
    <w:rsid w:val="006A2BC7"/>
    <w:rsid w:val="006A48EA"/>
    <w:rsid w:val="006A4956"/>
    <w:rsid w:val="006A6D71"/>
    <w:rsid w:val="006A7FB2"/>
    <w:rsid w:val="006B119E"/>
    <w:rsid w:val="006B16AB"/>
    <w:rsid w:val="006B2434"/>
    <w:rsid w:val="006B4514"/>
    <w:rsid w:val="006C0522"/>
    <w:rsid w:val="006C44CC"/>
    <w:rsid w:val="006C5A2C"/>
    <w:rsid w:val="006D01F3"/>
    <w:rsid w:val="006D5CB0"/>
    <w:rsid w:val="006D7397"/>
    <w:rsid w:val="006E065F"/>
    <w:rsid w:val="006E5AB2"/>
    <w:rsid w:val="006F5E7E"/>
    <w:rsid w:val="006F6449"/>
    <w:rsid w:val="006F7803"/>
    <w:rsid w:val="00701422"/>
    <w:rsid w:val="0070284F"/>
    <w:rsid w:val="00702AEF"/>
    <w:rsid w:val="00702BBB"/>
    <w:rsid w:val="00714057"/>
    <w:rsid w:val="00715953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526B7"/>
    <w:rsid w:val="007533B1"/>
    <w:rsid w:val="00754883"/>
    <w:rsid w:val="00756E69"/>
    <w:rsid w:val="00762BE9"/>
    <w:rsid w:val="00770A44"/>
    <w:rsid w:val="007716F6"/>
    <w:rsid w:val="00772EBD"/>
    <w:rsid w:val="0077327D"/>
    <w:rsid w:val="007849A4"/>
    <w:rsid w:val="00787941"/>
    <w:rsid w:val="007956A7"/>
    <w:rsid w:val="007A1793"/>
    <w:rsid w:val="007A3023"/>
    <w:rsid w:val="007A5AC8"/>
    <w:rsid w:val="007A5BB9"/>
    <w:rsid w:val="007B0F5A"/>
    <w:rsid w:val="007B73F5"/>
    <w:rsid w:val="007B7FBB"/>
    <w:rsid w:val="007D5951"/>
    <w:rsid w:val="007E1EF2"/>
    <w:rsid w:val="007E2D8C"/>
    <w:rsid w:val="007E3342"/>
    <w:rsid w:val="007E6A5C"/>
    <w:rsid w:val="007E6E2F"/>
    <w:rsid w:val="007F7CFE"/>
    <w:rsid w:val="00802ED0"/>
    <w:rsid w:val="00806D95"/>
    <w:rsid w:val="008113DD"/>
    <w:rsid w:val="00820275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7692"/>
    <w:rsid w:val="00891756"/>
    <w:rsid w:val="0089213E"/>
    <w:rsid w:val="008938B8"/>
    <w:rsid w:val="00893EC4"/>
    <w:rsid w:val="00894678"/>
    <w:rsid w:val="008954AE"/>
    <w:rsid w:val="00897547"/>
    <w:rsid w:val="008A59D2"/>
    <w:rsid w:val="008A5F73"/>
    <w:rsid w:val="008A794C"/>
    <w:rsid w:val="008B702A"/>
    <w:rsid w:val="008B72BD"/>
    <w:rsid w:val="008B7B53"/>
    <w:rsid w:val="008C4733"/>
    <w:rsid w:val="008D360F"/>
    <w:rsid w:val="008E1619"/>
    <w:rsid w:val="008E4A31"/>
    <w:rsid w:val="008E564F"/>
    <w:rsid w:val="008E6622"/>
    <w:rsid w:val="008F5FAA"/>
    <w:rsid w:val="009102EC"/>
    <w:rsid w:val="00912A69"/>
    <w:rsid w:val="00915559"/>
    <w:rsid w:val="00915BEF"/>
    <w:rsid w:val="009209DD"/>
    <w:rsid w:val="009237D2"/>
    <w:rsid w:val="00924333"/>
    <w:rsid w:val="00934C66"/>
    <w:rsid w:val="009500E5"/>
    <w:rsid w:val="0095079E"/>
    <w:rsid w:val="00954172"/>
    <w:rsid w:val="00954831"/>
    <w:rsid w:val="009548CF"/>
    <w:rsid w:val="00954A08"/>
    <w:rsid w:val="00956F33"/>
    <w:rsid w:val="00961C5B"/>
    <w:rsid w:val="00963C4F"/>
    <w:rsid w:val="009768E7"/>
    <w:rsid w:val="00977600"/>
    <w:rsid w:val="00980C61"/>
    <w:rsid w:val="009828D8"/>
    <w:rsid w:val="00986D4F"/>
    <w:rsid w:val="00987F55"/>
    <w:rsid w:val="00991EFE"/>
    <w:rsid w:val="009A7F04"/>
    <w:rsid w:val="009C02A2"/>
    <w:rsid w:val="009C1AF0"/>
    <w:rsid w:val="009C4044"/>
    <w:rsid w:val="009C5409"/>
    <w:rsid w:val="009D528B"/>
    <w:rsid w:val="009D5D02"/>
    <w:rsid w:val="009D61B6"/>
    <w:rsid w:val="009E3B5D"/>
    <w:rsid w:val="009E6646"/>
    <w:rsid w:val="009F341A"/>
    <w:rsid w:val="009F3AB4"/>
    <w:rsid w:val="00A00739"/>
    <w:rsid w:val="00A03962"/>
    <w:rsid w:val="00A126C4"/>
    <w:rsid w:val="00A1600D"/>
    <w:rsid w:val="00A168DD"/>
    <w:rsid w:val="00A21E02"/>
    <w:rsid w:val="00A228A7"/>
    <w:rsid w:val="00A274E9"/>
    <w:rsid w:val="00A30A0C"/>
    <w:rsid w:val="00A30ECF"/>
    <w:rsid w:val="00A31840"/>
    <w:rsid w:val="00A359DE"/>
    <w:rsid w:val="00A35A84"/>
    <w:rsid w:val="00A35AA3"/>
    <w:rsid w:val="00A36D66"/>
    <w:rsid w:val="00A372E6"/>
    <w:rsid w:val="00A377AF"/>
    <w:rsid w:val="00A37FB6"/>
    <w:rsid w:val="00A4614B"/>
    <w:rsid w:val="00A47D77"/>
    <w:rsid w:val="00A502E9"/>
    <w:rsid w:val="00A52A7A"/>
    <w:rsid w:val="00A55787"/>
    <w:rsid w:val="00A57085"/>
    <w:rsid w:val="00A60114"/>
    <w:rsid w:val="00A73068"/>
    <w:rsid w:val="00A735F8"/>
    <w:rsid w:val="00A74634"/>
    <w:rsid w:val="00A74DF9"/>
    <w:rsid w:val="00A75335"/>
    <w:rsid w:val="00A76A4F"/>
    <w:rsid w:val="00A8549E"/>
    <w:rsid w:val="00A922E8"/>
    <w:rsid w:val="00A958F9"/>
    <w:rsid w:val="00AA0696"/>
    <w:rsid w:val="00AB0420"/>
    <w:rsid w:val="00AB1132"/>
    <w:rsid w:val="00AB20E7"/>
    <w:rsid w:val="00AB377B"/>
    <w:rsid w:val="00AC3140"/>
    <w:rsid w:val="00AD0F84"/>
    <w:rsid w:val="00AD3FCA"/>
    <w:rsid w:val="00AD41C3"/>
    <w:rsid w:val="00AD7712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116B8"/>
    <w:rsid w:val="00B174EB"/>
    <w:rsid w:val="00B17772"/>
    <w:rsid w:val="00B210B5"/>
    <w:rsid w:val="00B34269"/>
    <w:rsid w:val="00B40D53"/>
    <w:rsid w:val="00B43094"/>
    <w:rsid w:val="00B44859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731"/>
    <w:rsid w:val="00C26457"/>
    <w:rsid w:val="00C31949"/>
    <w:rsid w:val="00C33982"/>
    <w:rsid w:val="00C514F8"/>
    <w:rsid w:val="00C5334F"/>
    <w:rsid w:val="00C557D2"/>
    <w:rsid w:val="00C56A0D"/>
    <w:rsid w:val="00C57D41"/>
    <w:rsid w:val="00C6233C"/>
    <w:rsid w:val="00C63772"/>
    <w:rsid w:val="00C65135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F0B41"/>
    <w:rsid w:val="00CF131B"/>
    <w:rsid w:val="00CF22D6"/>
    <w:rsid w:val="00CF5A53"/>
    <w:rsid w:val="00D005F0"/>
    <w:rsid w:val="00D05A44"/>
    <w:rsid w:val="00D13681"/>
    <w:rsid w:val="00D27D6E"/>
    <w:rsid w:val="00D31466"/>
    <w:rsid w:val="00D33B82"/>
    <w:rsid w:val="00D36947"/>
    <w:rsid w:val="00D44DF5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29BF"/>
    <w:rsid w:val="00D95FD5"/>
    <w:rsid w:val="00DA4CC1"/>
    <w:rsid w:val="00DB4C70"/>
    <w:rsid w:val="00DC31F6"/>
    <w:rsid w:val="00DC505D"/>
    <w:rsid w:val="00DC5985"/>
    <w:rsid w:val="00DC6A5A"/>
    <w:rsid w:val="00DD19F7"/>
    <w:rsid w:val="00DD2796"/>
    <w:rsid w:val="00DD465D"/>
    <w:rsid w:val="00DD488A"/>
    <w:rsid w:val="00DD7C0B"/>
    <w:rsid w:val="00DE26F1"/>
    <w:rsid w:val="00DE72BA"/>
    <w:rsid w:val="00DE7B41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8A9"/>
    <w:rsid w:val="00E35808"/>
    <w:rsid w:val="00E427D4"/>
    <w:rsid w:val="00E469CC"/>
    <w:rsid w:val="00E514EA"/>
    <w:rsid w:val="00E51C34"/>
    <w:rsid w:val="00E51C90"/>
    <w:rsid w:val="00E51F41"/>
    <w:rsid w:val="00E61A7A"/>
    <w:rsid w:val="00E65EE3"/>
    <w:rsid w:val="00E71F16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A3595"/>
    <w:rsid w:val="00EA47A0"/>
    <w:rsid w:val="00EA74E8"/>
    <w:rsid w:val="00EB022E"/>
    <w:rsid w:val="00EB3A9B"/>
    <w:rsid w:val="00EB495D"/>
    <w:rsid w:val="00EB6B2F"/>
    <w:rsid w:val="00EB6DA7"/>
    <w:rsid w:val="00EC0658"/>
    <w:rsid w:val="00EC4BBE"/>
    <w:rsid w:val="00EC6A9C"/>
    <w:rsid w:val="00EE37E1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1E7E"/>
    <w:rsid w:val="00F22605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A0641"/>
    <w:rsid w:val="00FA07DC"/>
    <w:rsid w:val="00FA15B1"/>
    <w:rsid w:val="00FA4390"/>
    <w:rsid w:val="00FA4976"/>
    <w:rsid w:val="00FA5A94"/>
    <w:rsid w:val="00FA7D25"/>
    <w:rsid w:val="00FB38F7"/>
    <w:rsid w:val="00FB4C94"/>
    <w:rsid w:val="00FB676F"/>
    <w:rsid w:val="00FC1D66"/>
    <w:rsid w:val="00FC57B6"/>
    <w:rsid w:val="00FC6FB7"/>
    <w:rsid w:val="00FD20A9"/>
    <w:rsid w:val="00FD30B0"/>
    <w:rsid w:val="00FD56D0"/>
    <w:rsid w:val="00FE06BF"/>
    <w:rsid w:val="00FE4954"/>
    <w:rsid w:val="00FE4A99"/>
    <w:rsid w:val="00FF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bg-BG"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58F9"/>
    <w:pPr>
      <w:keepNext/>
      <w:outlineLvl w:val="2"/>
    </w:pPr>
    <w:rPr>
      <w:b/>
      <w:sz w:val="28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58F9"/>
    <w:pPr>
      <w:keepNext/>
      <w:outlineLvl w:val="3"/>
    </w:pPr>
    <w:rPr>
      <w:b/>
      <w:bCs/>
      <w:lang w:val="bg-BG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58F9"/>
    <w:rPr>
      <w:rFonts w:ascii="Bookman Old Style" w:hAnsi="Bookman Old Style"/>
      <w:b/>
      <w:spacing w:val="30"/>
      <w:sz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958F9"/>
    <w:rPr>
      <w:rFonts w:ascii="Times New Roman" w:hAnsi="Times New Roman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58F9"/>
    <w:rPr>
      <w:rFonts w:ascii="Arial" w:hAnsi="Arial"/>
      <w:b/>
      <w:sz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58F9"/>
    <w:rPr>
      <w:rFonts w:ascii="Arial" w:hAnsi="Arial"/>
      <w:b/>
      <w:sz w:val="20"/>
    </w:rPr>
  </w:style>
  <w:style w:type="character" w:customStyle="1" w:styleId="HeaderChar">
    <w:name w:val="Header Char"/>
    <w:link w:val="Header"/>
    <w:uiPriority w:val="99"/>
    <w:locked/>
    <w:rsid w:val="00A958F9"/>
    <w:rPr>
      <w:rFonts w:ascii="Arial" w:hAnsi="Arial"/>
      <w:sz w:val="20"/>
      <w:lang w:val="en-US"/>
    </w:rPr>
  </w:style>
  <w:style w:type="paragraph" w:styleId="Header">
    <w:name w:val="header"/>
    <w:basedOn w:val="Normal"/>
    <w:link w:val="HeaderChar"/>
    <w:uiPriority w:val="99"/>
    <w:rsid w:val="00A958F9"/>
    <w:pPr>
      <w:tabs>
        <w:tab w:val="center" w:pos="4320"/>
        <w:tab w:val="right" w:pos="8640"/>
      </w:tabs>
    </w:pPr>
    <w:rPr>
      <w:lang w:eastAsia="zh-CN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1F4A5F"/>
    <w:rPr>
      <w:rFonts w:ascii="Arial" w:eastAsia="Times New Roman" w:hAnsi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958F9"/>
    <w:pPr>
      <w:tabs>
        <w:tab w:val="center" w:pos="4320"/>
        <w:tab w:val="right" w:pos="8640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58F9"/>
    <w:rPr>
      <w:rFonts w:ascii="Arial" w:hAnsi="Arial"/>
      <w:sz w:val="20"/>
      <w:lang w:val="en-US"/>
    </w:rPr>
  </w:style>
  <w:style w:type="character" w:customStyle="1" w:styleId="BodyTextChar">
    <w:name w:val="Body Text Char"/>
    <w:link w:val="BodyText"/>
    <w:uiPriority w:val="99"/>
    <w:locked/>
    <w:rsid w:val="00A958F9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uiPriority w:val="99"/>
    <w:rsid w:val="00A958F9"/>
    <w:pPr>
      <w:jc w:val="both"/>
    </w:pPr>
    <w:rPr>
      <w:rFonts w:ascii="Times New Roman" w:hAnsi="Times New Roman"/>
      <w:lang w:val="bg-BG" w:eastAsia="zh-CN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1F4A5F"/>
    <w:rPr>
      <w:rFonts w:ascii="Arial" w:eastAsia="Times New Roman" w:hAnsi="Arial"/>
      <w:sz w:val="20"/>
      <w:szCs w:val="20"/>
      <w:lang w:val="en-US" w:eastAsia="en-US"/>
    </w:rPr>
  </w:style>
  <w:style w:type="character" w:customStyle="1" w:styleId="BodyText2Char">
    <w:name w:val="Body Text 2 Char"/>
    <w:link w:val="BodyText2"/>
    <w:uiPriority w:val="99"/>
    <w:locked/>
    <w:rsid w:val="00A958F9"/>
    <w:rPr>
      <w:rFonts w:ascii="Times New Roman" w:hAnsi="Times New Roman"/>
      <w:sz w:val="20"/>
    </w:rPr>
  </w:style>
  <w:style w:type="paragraph" w:styleId="BodyText2">
    <w:name w:val="Body Text 2"/>
    <w:basedOn w:val="Normal"/>
    <w:link w:val="BodyText2Char"/>
    <w:uiPriority w:val="99"/>
    <w:rsid w:val="00A958F9"/>
    <w:pPr>
      <w:jc w:val="both"/>
    </w:pPr>
    <w:rPr>
      <w:rFonts w:ascii="Times New Roman" w:hAnsi="Times New Roman"/>
      <w:sz w:val="24"/>
      <w:lang w:val="bg-BG" w:eastAsia="zh-CN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1F4A5F"/>
    <w:rPr>
      <w:rFonts w:ascii="Arial" w:eastAsia="Times New Roman" w:hAnsi="Arial"/>
      <w:sz w:val="20"/>
      <w:szCs w:val="20"/>
      <w:lang w:val="en-US" w:eastAsia="en-US"/>
    </w:rPr>
  </w:style>
  <w:style w:type="character" w:styleId="Emphasis">
    <w:name w:val="Emphasis"/>
    <w:basedOn w:val="DefaultParagraphFont"/>
    <w:uiPriority w:val="99"/>
    <w:qFormat/>
    <w:rsid w:val="00A958F9"/>
    <w:rPr>
      <w:rFonts w:cs="Times New Roman"/>
      <w:i/>
    </w:rPr>
  </w:style>
  <w:style w:type="character" w:customStyle="1" w:styleId="BalloonTextChar">
    <w:name w:val="Balloon Text Char"/>
    <w:link w:val="BalloonText"/>
    <w:uiPriority w:val="99"/>
    <w:semiHidden/>
    <w:locked/>
    <w:rsid w:val="00A958F9"/>
    <w:rPr>
      <w:rFonts w:ascii="Tahoma" w:hAnsi="Tahoma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A958F9"/>
    <w:rPr>
      <w:rFonts w:ascii="Tahoma" w:hAnsi="Tahoma"/>
      <w:sz w:val="16"/>
      <w:szCs w:val="16"/>
      <w:lang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1F4A5F"/>
    <w:rPr>
      <w:rFonts w:ascii="Times New Roman" w:eastAsia="Times New Roman" w:hAnsi="Times New Roman"/>
      <w:sz w:val="0"/>
      <w:szCs w:val="0"/>
      <w:lang w:val="en-US" w:eastAsia="en-US"/>
    </w:rPr>
  </w:style>
  <w:style w:type="paragraph" w:styleId="ListParagraph">
    <w:name w:val="List Paragraph"/>
    <w:basedOn w:val="Normal"/>
    <w:uiPriority w:val="99"/>
    <w:qFormat/>
    <w:rsid w:val="00A958F9"/>
    <w:pPr>
      <w:ind w:left="720"/>
    </w:pPr>
  </w:style>
  <w:style w:type="paragraph" w:styleId="Subtitle">
    <w:name w:val="Subtitle"/>
    <w:basedOn w:val="Normal"/>
    <w:link w:val="SubtitleChar"/>
    <w:uiPriority w:val="99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bg-BG"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958F9"/>
    <w:rPr>
      <w:rFonts w:ascii="Times New Roman" w:hAnsi="Times New Roman"/>
      <w:sz w:val="20"/>
    </w:rPr>
  </w:style>
  <w:style w:type="character" w:customStyle="1" w:styleId="BodyTextIndent3Char">
    <w:name w:val="Body Text Indent 3 Char"/>
    <w:link w:val="BodyTextIndent3"/>
    <w:uiPriority w:val="99"/>
    <w:locked/>
    <w:rsid w:val="00A958F9"/>
    <w:rPr>
      <w:rFonts w:ascii="Arial" w:hAnsi="Arial"/>
      <w:sz w:val="16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A958F9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1F4A5F"/>
    <w:rPr>
      <w:rFonts w:ascii="Arial" w:eastAsia="Times New Roman" w:hAnsi="Arial"/>
      <w:sz w:val="16"/>
      <w:szCs w:val="16"/>
      <w:lang w:val="en-US" w:eastAsia="en-US"/>
    </w:rPr>
  </w:style>
  <w:style w:type="character" w:styleId="PageNumber">
    <w:name w:val="page number"/>
    <w:basedOn w:val="DefaultParagraphFont"/>
    <w:uiPriority w:val="99"/>
    <w:rsid w:val="00F22605"/>
    <w:rPr>
      <w:rFonts w:cs="Times New Roman"/>
    </w:rPr>
  </w:style>
  <w:style w:type="character" w:styleId="Hyperlink">
    <w:name w:val="Hyperlink"/>
    <w:basedOn w:val="DefaultParagraphFont"/>
    <w:uiPriority w:val="99"/>
    <w:rsid w:val="0010789F"/>
    <w:rPr>
      <w:rFonts w:cs="Times New Roman"/>
      <w:color w:val="0000FF"/>
      <w:u w:val="single"/>
    </w:rPr>
  </w:style>
  <w:style w:type="paragraph" w:customStyle="1" w:styleId="Style">
    <w:name w:val="Style"/>
    <w:basedOn w:val="Normal"/>
    <w:uiPriority w:val="99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uiPriority w:val="99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">
    <w:name w:val="Знак"/>
    <w:basedOn w:val="Normal"/>
    <w:uiPriority w:val="99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16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2</Pages>
  <Words>422</Words>
  <Characters>2407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subject/>
  <dc:creator>TeDi</dc:creator>
  <cp:keywords/>
  <dc:description/>
  <cp:lastModifiedBy>PC</cp:lastModifiedBy>
  <cp:revision>29</cp:revision>
  <cp:lastPrinted>2020-06-01T09:37:00Z</cp:lastPrinted>
  <dcterms:created xsi:type="dcterms:W3CDTF">2020-05-27T11:15:00Z</dcterms:created>
  <dcterms:modified xsi:type="dcterms:W3CDTF">2020-06-01T13:11:00Z</dcterms:modified>
</cp:coreProperties>
</file>